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814" w:rsidRPr="008737CD" w:rsidRDefault="00BC5814" w:rsidP="00D8790F">
      <w:pPr>
        <w:jc w:val="center"/>
        <w:rPr>
          <w:rFonts w:ascii="Times New Roman" w:hAnsi="Times New Roman"/>
          <w:sz w:val="26"/>
          <w:szCs w:val="26"/>
          <w:lang w:val="uk-UA"/>
        </w:rPr>
      </w:pPr>
      <w:bookmarkStart w:id="0" w:name="_Hlk34309251"/>
      <w:r w:rsidRPr="006914E3">
        <w:rPr>
          <w:rFonts w:ascii="Times New Roman" w:hAnsi="Times New Roman"/>
          <w:noProof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0.25pt;visibility:visible">
            <v:imagedata r:id="rId7" o:title=""/>
          </v:shape>
        </w:pict>
      </w:r>
    </w:p>
    <w:p w:rsidR="00BC5814" w:rsidRPr="008737CD" w:rsidRDefault="00BC5814" w:rsidP="00D8790F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BC5814" w:rsidRPr="008737CD" w:rsidRDefault="00BC5814" w:rsidP="00D8790F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8737CD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BC5814" w:rsidRPr="008737CD" w:rsidRDefault="00BC5814" w:rsidP="00D8790F">
      <w:pPr>
        <w:keepNext/>
        <w:spacing w:line="192" w:lineRule="auto"/>
        <w:jc w:val="center"/>
        <w:rPr>
          <w:rFonts w:ascii="Times New Roman" w:hAnsi="Times New Roman"/>
          <w:b/>
          <w:szCs w:val="28"/>
        </w:rPr>
      </w:pPr>
    </w:p>
    <w:p w:rsidR="00BC5814" w:rsidRPr="008737CD" w:rsidRDefault="00BC5814" w:rsidP="00D8790F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8737CD">
        <w:rPr>
          <w:rFonts w:ascii="Times New Roman" w:hAnsi="Times New Roman"/>
          <w:sz w:val="32"/>
          <w:szCs w:val="32"/>
        </w:rPr>
        <w:t>ДЕПАРТАМЕНТ ОХОРОНИ ЗДОРОВ’Я</w:t>
      </w:r>
    </w:p>
    <w:p w:rsidR="00BC5814" w:rsidRPr="008737CD" w:rsidRDefault="00BC5814" w:rsidP="00D8790F">
      <w:pPr>
        <w:keepNext/>
        <w:spacing w:line="192" w:lineRule="auto"/>
        <w:jc w:val="center"/>
        <w:rPr>
          <w:rFonts w:ascii="Times New Roman" w:hAnsi="Times New Roman"/>
          <w:b/>
          <w:sz w:val="50"/>
          <w:szCs w:val="50"/>
          <w:lang w:val="uk-UA"/>
        </w:rPr>
      </w:pPr>
    </w:p>
    <w:p w:rsidR="00BC5814" w:rsidRPr="008737CD" w:rsidRDefault="00BC5814" w:rsidP="00D8790F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8737CD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BC5814" w:rsidRPr="008737CD" w:rsidRDefault="00BC5814" w:rsidP="00D8790F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/>
      </w:tblPr>
      <w:tblGrid>
        <w:gridCol w:w="3336"/>
        <w:gridCol w:w="3218"/>
        <w:gridCol w:w="3300"/>
      </w:tblGrid>
      <w:tr w:rsidR="00BC5814" w:rsidRPr="008737CD" w:rsidTr="002C5610">
        <w:trPr>
          <w:trHeight w:val="551"/>
        </w:trPr>
        <w:tc>
          <w:tcPr>
            <w:tcW w:w="3703" w:type="dxa"/>
          </w:tcPr>
          <w:p w:rsidR="00BC5814" w:rsidRPr="00751A55" w:rsidRDefault="00BC5814" w:rsidP="002C5610">
            <w:pPr>
              <w:jc w:val="center"/>
              <w:rPr>
                <w:rFonts w:ascii="Times New Roman" w:hAnsi="Times New Roman"/>
                <w:sz w:val="32"/>
                <w:szCs w:val="34"/>
                <w:lang w:val="uk-UA"/>
              </w:rPr>
            </w:pPr>
            <w:r>
              <w:rPr>
                <w:rFonts w:ascii="Times New Roman" w:hAnsi="Times New Roman"/>
                <w:sz w:val="32"/>
                <w:szCs w:val="34"/>
                <w:lang w:val="uk-UA"/>
              </w:rPr>
              <w:t>21.01.2021</w:t>
            </w:r>
          </w:p>
        </w:tc>
        <w:tc>
          <w:tcPr>
            <w:tcW w:w="3703" w:type="dxa"/>
          </w:tcPr>
          <w:p w:rsidR="00BC5814" w:rsidRPr="008737CD" w:rsidRDefault="00BC5814" w:rsidP="002C5610">
            <w:pPr>
              <w:jc w:val="center"/>
              <w:rPr>
                <w:rFonts w:ascii="Times New Roman" w:hAnsi="Times New Roman"/>
                <w:b/>
                <w:sz w:val="32"/>
                <w:szCs w:val="34"/>
                <w:lang w:val="uk-UA"/>
              </w:rPr>
            </w:pPr>
            <w:r w:rsidRPr="008737CD">
              <w:rPr>
                <w:rFonts w:ascii="Times New Roman" w:hAnsi="Times New Roman"/>
                <w:sz w:val="26"/>
                <w:szCs w:val="24"/>
              </w:rPr>
              <w:t xml:space="preserve">м. </w:t>
            </w:r>
            <w:r w:rsidRPr="00B6653A">
              <w:rPr>
                <w:rFonts w:ascii="Times New Roman" w:hAnsi="Times New Roman"/>
                <w:sz w:val="26"/>
                <w:szCs w:val="24"/>
                <w:lang w:val="uk-UA"/>
              </w:rPr>
              <w:t>Дніпро</w:t>
            </w:r>
          </w:p>
        </w:tc>
        <w:tc>
          <w:tcPr>
            <w:tcW w:w="3703" w:type="dxa"/>
          </w:tcPr>
          <w:p w:rsidR="00BC5814" w:rsidRPr="00751A55" w:rsidRDefault="00BC5814" w:rsidP="007B4890">
            <w:pPr>
              <w:jc w:val="center"/>
              <w:rPr>
                <w:rFonts w:ascii="Times New Roman" w:hAnsi="Times New Roman"/>
                <w:sz w:val="32"/>
                <w:szCs w:val="34"/>
                <w:lang w:val="uk-UA"/>
              </w:rPr>
            </w:pPr>
            <w:r>
              <w:rPr>
                <w:rFonts w:ascii="Times New Roman" w:hAnsi="Times New Roman"/>
                <w:sz w:val="32"/>
                <w:szCs w:val="34"/>
                <w:lang w:val="uk-UA"/>
              </w:rPr>
              <w:t>№ 48/0/197-21</w:t>
            </w:r>
          </w:p>
        </w:tc>
      </w:tr>
      <w:bookmarkEnd w:id="0"/>
    </w:tbl>
    <w:p w:rsidR="00BC5814" w:rsidRPr="007C3B95" w:rsidRDefault="00BC5814" w:rsidP="007C3B9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3" w:type="dxa"/>
        <w:tblLook w:val="01E0"/>
      </w:tblPr>
      <w:tblGrid>
        <w:gridCol w:w="4928"/>
        <w:gridCol w:w="3935"/>
      </w:tblGrid>
      <w:tr w:rsidR="00BC5814" w:rsidRPr="00F82162" w:rsidTr="00582963">
        <w:trPr>
          <w:trHeight w:val="1011"/>
        </w:trPr>
        <w:tc>
          <w:tcPr>
            <w:tcW w:w="4928" w:type="dxa"/>
          </w:tcPr>
          <w:p w:rsidR="00BC5814" w:rsidRPr="00F82162" w:rsidRDefault="00BC5814" w:rsidP="005829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2162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Про розподіл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тестів для виявлення вірусного гепатиту В</w:t>
            </w:r>
            <w:r w:rsidRPr="00F82162">
              <w:rPr>
                <w:rFonts w:ascii="Times New Roman" w:hAnsi="Times New Roman"/>
                <w:sz w:val="28"/>
                <w:szCs w:val="28"/>
                <w:lang w:val="uk-UA" w:eastAsia="ru-RU"/>
              </w:rPr>
              <w:t>, отриманих у якості благодійної допомоги в рамках програми PEPFAR</w:t>
            </w:r>
          </w:p>
        </w:tc>
        <w:tc>
          <w:tcPr>
            <w:tcW w:w="3935" w:type="dxa"/>
          </w:tcPr>
          <w:p w:rsidR="00BC5814" w:rsidRPr="00F82162" w:rsidRDefault="00BC5814" w:rsidP="00F82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C5814" w:rsidRDefault="00BC5814" w:rsidP="007C3B9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Pr="00196716" w:rsidRDefault="00BC5814" w:rsidP="0019671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96716">
        <w:rPr>
          <w:rFonts w:ascii="Times New Roman" w:hAnsi="Times New Roman"/>
          <w:sz w:val="28"/>
          <w:szCs w:val="28"/>
          <w:lang w:val="uk-UA" w:eastAsia="ru-RU"/>
        </w:rPr>
        <w:t xml:space="preserve">З </w:t>
      </w:r>
      <w:r w:rsidRPr="00196716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метою раціонального і цільового використання </w:t>
      </w:r>
      <w:bookmarkStart w:id="1" w:name="_Hlk54266631"/>
      <w:r w:rsidRPr="00196716">
        <w:rPr>
          <w:rFonts w:ascii="Times New Roman" w:hAnsi="Times New Roman"/>
          <w:sz w:val="28"/>
          <w:szCs w:val="28"/>
          <w:lang w:val="uk-UA" w:eastAsia="ru-RU"/>
        </w:rPr>
        <w:t xml:space="preserve">виробів медичного призначення, </w:t>
      </w:r>
      <w:r w:rsidRPr="00196716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які надійшли до області у якості благодійної допомоги </w:t>
      </w:r>
      <w:r w:rsidRPr="00196716">
        <w:rPr>
          <w:rFonts w:ascii="Times New Roman" w:hAnsi="Times New Roman"/>
          <w:sz w:val="28"/>
          <w:szCs w:val="28"/>
          <w:lang w:val="uk-UA" w:eastAsia="ru-RU"/>
        </w:rPr>
        <w:t xml:space="preserve">в рамках </w:t>
      </w:r>
      <w:r>
        <w:rPr>
          <w:rFonts w:ascii="Times New Roman" w:hAnsi="Times New Roman"/>
          <w:sz w:val="28"/>
          <w:szCs w:val="28"/>
          <w:lang w:val="uk-UA" w:eastAsia="ru-RU"/>
        </w:rPr>
        <w:t>проекту «Посилення спроможності лікування ВІЛ/СНІД в Україні згідно з Надзвичайним планом Президента США по боротьби зі СНІДом (</w:t>
      </w:r>
      <w:r w:rsidRPr="00196716">
        <w:rPr>
          <w:rFonts w:ascii="Times New Roman" w:hAnsi="Times New Roman"/>
          <w:sz w:val="28"/>
          <w:szCs w:val="28"/>
          <w:lang w:val="en-US" w:eastAsia="ru-RU"/>
        </w:rPr>
        <w:t>PEPFAR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)» відповідно до листа ДУ «Центр громадського здоров’я Міністерства охорони здоров’я України» від 03 листопада 2020 року №21/6906/20 «Щодо розподілу тестів для виявлення вірусного гепатиту В для доконтактної профілактики ВІЛ» </w:t>
      </w:r>
    </w:p>
    <w:bookmarkEnd w:id="1"/>
    <w:p w:rsidR="00BC5814" w:rsidRDefault="00BC5814" w:rsidP="001D6B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Pr="007C3B95" w:rsidRDefault="00BC5814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BC5814" w:rsidRPr="007C3B95" w:rsidRDefault="00BC5814" w:rsidP="007C3B9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 w:rsidP="00F47C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>
        <w:rPr>
          <w:rFonts w:ascii="Times New Roman" w:hAnsi="Times New Roman"/>
          <w:sz w:val="28"/>
          <w:szCs w:val="28"/>
          <w:lang w:val="uk-UA" w:eastAsia="ru-RU"/>
        </w:rPr>
        <w:t>ЗАТВЕРДИТИ розподіл тестів для виявлення вірусного гепатиту В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>, отриман</w:t>
      </w:r>
      <w:r>
        <w:rPr>
          <w:rFonts w:ascii="Times New Roman" w:hAnsi="Times New Roman"/>
          <w:sz w:val="28"/>
          <w:szCs w:val="28"/>
          <w:lang w:val="uk-UA" w:eastAsia="ru-RU"/>
        </w:rPr>
        <w:t>их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 xml:space="preserve"> у якості благодійної допомоги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в рамках програми </w:t>
      </w:r>
      <w:r w:rsidRPr="007C3B95">
        <w:rPr>
          <w:rFonts w:ascii="Times New Roman" w:hAnsi="Times New Roman"/>
          <w:sz w:val="28"/>
          <w:szCs w:val="28"/>
          <w:lang w:val="en-US" w:eastAsia="ru-RU"/>
        </w:rPr>
        <w:t>PEPFAR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hAnsi="Times New Roman"/>
          <w:sz w:val="28"/>
          <w:szCs w:val="28"/>
          <w:lang w:val="uk-UA" w:eastAsia="ru-RU"/>
        </w:rPr>
        <w:t>закладів та підприємств охорони здоров’я області,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 xml:space="preserve">у кількості </w:t>
      </w:r>
      <w:r>
        <w:rPr>
          <w:rFonts w:ascii="Times New Roman" w:hAnsi="Times New Roman"/>
          <w:sz w:val="28"/>
          <w:szCs w:val="28"/>
          <w:lang w:val="uk-UA" w:eastAsia="ru-RU"/>
        </w:rPr>
        <w:t>згідно з додатком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BC5814" w:rsidRPr="007C3B95" w:rsidRDefault="00BC5814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2. 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 xml:space="preserve">Директору КП «Дніпропетровський обласний центр </w:t>
      </w:r>
      <w:r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>» ДОР» забезпечити:</w:t>
      </w:r>
    </w:p>
    <w:p w:rsidR="00BC5814" w:rsidRDefault="00BC5814" w:rsidP="00C72614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 w:rsidP="007C3B9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2.1. </w:t>
      </w:r>
      <w:r>
        <w:rPr>
          <w:rFonts w:ascii="Times New Roman" w:hAnsi="Times New Roman"/>
          <w:sz w:val="28"/>
          <w:szCs w:val="28"/>
          <w:lang w:val="uk-UA" w:eastAsia="ru-RU"/>
        </w:rPr>
        <w:t>Отримання тестів для виявлення вірусного гепатиту В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>, отриманих у якості благодійної допомоги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в рамках програми </w:t>
      </w:r>
      <w:r w:rsidRPr="007C3B95">
        <w:rPr>
          <w:rFonts w:ascii="Times New Roman" w:hAnsi="Times New Roman"/>
          <w:sz w:val="28"/>
          <w:szCs w:val="28"/>
          <w:lang w:val="en-US" w:eastAsia="ru-RU"/>
        </w:rPr>
        <w:t>PEPFAR</w:t>
      </w:r>
      <w:r>
        <w:rPr>
          <w:rFonts w:ascii="Times New Roman" w:hAnsi="Times New Roman"/>
          <w:sz w:val="28"/>
          <w:szCs w:val="28"/>
          <w:lang w:val="uk-UA" w:eastAsia="ru-RU"/>
        </w:rPr>
        <w:t>, у кількості 1680 шт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BC5814" w:rsidRDefault="00BC5814" w:rsidP="007C3B9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BC5814" w:rsidRDefault="00BC5814" w:rsidP="002C6CD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2.2. П</w:t>
      </w:r>
      <w:r>
        <w:rPr>
          <w:rFonts w:ascii="Times New Roman" w:hAnsi="Times New Roman"/>
          <w:sz w:val="28"/>
          <w:szCs w:val="28"/>
          <w:lang w:val="uk-UA" w:eastAsia="ru-RU"/>
        </w:rPr>
        <w:t>ередачу тестів для виявлення вірусного гепатиту В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>, отриманих у якості благодійної допомоги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в рамках програми </w:t>
      </w:r>
      <w:r w:rsidRPr="007C3B95">
        <w:rPr>
          <w:rFonts w:ascii="Times New Roman" w:hAnsi="Times New Roman"/>
          <w:sz w:val="28"/>
          <w:szCs w:val="28"/>
          <w:lang w:val="en-US" w:eastAsia="ru-RU"/>
        </w:rPr>
        <w:t>PEPFAR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згідно з </w:t>
      </w:r>
      <w:r w:rsidRPr="007C3B95">
        <w:rPr>
          <w:rFonts w:ascii="Times New Roman" w:hAnsi="Times New Roman"/>
          <w:color w:val="000000"/>
          <w:sz w:val="28"/>
          <w:szCs w:val="28"/>
          <w:lang w:val="uk-UA" w:eastAsia="ru-RU"/>
        </w:rPr>
        <w:t>додатком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BC5814" w:rsidRDefault="00BC5814" w:rsidP="00D164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eastAsia="ru-RU"/>
        </w:rPr>
        <w:t>2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ru-RU"/>
        </w:rPr>
        <w:t>П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одання до Д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У «Центр громадського здоров’я 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Міністерства охорони здоров’я України»:</w:t>
      </w:r>
    </w:p>
    <w:p w:rsidR="00BC5814" w:rsidRDefault="00BC5814" w:rsidP="002364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отримання, використання та запас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>, отриманих у якості благодійної допомоги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7C3B95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BC5814" w:rsidRPr="007C3B95" w:rsidRDefault="00BC5814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 w:rsidP="00876EA2">
      <w:pPr>
        <w:spacing w:after="0" w:line="240" w:lineRule="auto"/>
        <w:ind w:left="5760" w:hanging="1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Термін: щомісячно до </w:t>
      </w:r>
      <w:r w:rsidRPr="007C3B95">
        <w:rPr>
          <w:rFonts w:ascii="Times New Roman" w:hAnsi="Times New Roman"/>
          <w:sz w:val="28"/>
          <w:szCs w:val="28"/>
          <w:lang w:eastAsia="ru-RU"/>
        </w:rPr>
        <w:t>10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BC5814" w:rsidRPr="007C3B95" w:rsidRDefault="00BC5814" w:rsidP="007C3B95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Pr="007C3B95" w:rsidRDefault="00BC5814" w:rsidP="001052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196716">
        <w:rPr>
          <w:rFonts w:ascii="Times New Roman" w:hAnsi="Times New Roman"/>
          <w:sz w:val="28"/>
          <w:szCs w:val="28"/>
          <w:lang w:eastAsia="ru-RU"/>
        </w:rPr>
        <w:t>2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кількість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призначення,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BC5814" w:rsidRDefault="00BC5814" w:rsidP="007C3B95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Термін: щоквартально.</w:t>
      </w:r>
    </w:p>
    <w:p w:rsidR="00BC5814" w:rsidRDefault="00BC5814" w:rsidP="007C3B95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3. </w:t>
      </w:r>
      <w:r w:rsidRPr="00830075">
        <w:rPr>
          <w:rFonts w:ascii="Times New Roman" w:hAnsi="Times New Roman"/>
          <w:sz w:val="28"/>
          <w:szCs w:val="28"/>
          <w:lang w:val="uk-UA" w:eastAsia="ru-RU"/>
        </w:rPr>
        <w:t>Директору департаменту охорони здоров’я населення Дніпровської міської ради, начальникам управлінь (відділів) охорони здоров’я міських рад, к</w:t>
      </w:r>
      <w:r w:rsidRPr="00F6678C">
        <w:rPr>
          <w:rFonts w:ascii="Times New Roman" w:hAnsi="Times New Roman"/>
          <w:sz w:val="28"/>
          <w:szCs w:val="28"/>
          <w:lang w:val="uk-UA" w:eastAsia="ru-RU"/>
        </w:rPr>
        <w:t xml:space="preserve">ерівникам закладів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та підприємств </w:t>
      </w:r>
      <w:r w:rsidRPr="00F6678C">
        <w:rPr>
          <w:rFonts w:ascii="Times New Roman" w:hAnsi="Times New Roman"/>
          <w:sz w:val="28"/>
          <w:szCs w:val="28"/>
          <w:lang w:val="uk-UA" w:eastAsia="ru-RU"/>
        </w:rPr>
        <w:t xml:space="preserve">охорони здоров’я, зазначених у додатку,отримати </w:t>
      </w:r>
      <w:r>
        <w:rPr>
          <w:rFonts w:ascii="Times New Roman" w:hAnsi="Times New Roman"/>
          <w:sz w:val="28"/>
          <w:szCs w:val="28"/>
          <w:lang w:val="uk-UA" w:eastAsia="ru-RU"/>
        </w:rPr>
        <w:t>тести для виявлення вірусного гепатиту В</w:t>
      </w:r>
      <w:r w:rsidRPr="00F6678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6678C">
        <w:rPr>
          <w:rFonts w:ascii="Times New Roman" w:hAnsi="Times New Roman"/>
          <w:sz w:val="28"/>
          <w:szCs w:val="28"/>
          <w:lang w:val="uk-UA" w:eastAsia="ru-RU"/>
        </w:rPr>
        <w:t>протягом 3 робочих днів з дня реєстрації наказу та забезпечити</w:t>
      </w:r>
      <w:r w:rsidRPr="003E693F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BC5814" w:rsidRPr="003E693F" w:rsidRDefault="00BC5814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 xml:space="preserve">3.1. Персональну відповідальність, контроль за збереженням, цільовим і своєчасним використанням отриманих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призначення.</w:t>
      </w:r>
    </w:p>
    <w:p w:rsidR="00BC5814" w:rsidRPr="003E693F" w:rsidRDefault="00BC5814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>3.2. Подання до К</w:t>
      </w:r>
      <w:r>
        <w:rPr>
          <w:rFonts w:ascii="Times New Roman" w:hAnsi="Times New Roman"/>
          <w:sz w:val="28"/>
          <w:szCs w:val="28"/>
          <w:lang w:val="uk-UA" w:eastAsia="ru-RU"/>
        </w:rPr>
        <w:t>П</w:t>
      </w:r>
      <w:r w:rsidRPr="003E693F">
        <w:rPr>
          <w:rFonts w:ascii="Times New Roman" w:hAnsi="Times New Roman"/>
          <w:sz w:val="28"/>
          <w:szCs w:val="28"/>
          <w:lang w:val="uk-UA" w:eastAsia="ru-RU"/>
        </w:rPr>
        <w:t xml:space="preserve"> «Дніпропетровський обласний центр </w:t>
      </w:r>
      <w:r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Pr="003E693F">
        <w:rPr>
          <w:rFonts w:ascii="Times New Roman" w:hAnsi="Times New Roman"/>
          <w:sz w:val="28"/>
          <w:szCs w:val="28"/>
          <w:lang w:val="uk-UA" w:eastAsia="ru-RU"/>
        </w:rPr>
        <w:t>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ДОР»</w:t>
      </w:r>
      <w:r w:rsidRPr="003E693F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BC5814" w:rsidRPr="003E693F" w:rsidRDefault="00BC5814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 xml:space="preserve">3.2.1. Актів списання матеріальних цінностей. </w:t>
      </w:r>
    </w:p>
    <w:p w:rsidR="00BC5814" w:rsidRPr="003E693F" w:rsidRDefault="00BC5814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 w:rsidP="00C72614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>Термін: щомісячно до 3 числа місяця, наступного за звітним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BC5814" w:rsidRPr="003E693F" w:rsidRDefault="00BC5814" w:rsidP="00C72614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Pr="003E693F" w:rsidRDefault="00BC5814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 xml:space="preserve">3.2.2. Інформації про кількість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3E693F">
        <w:rPr>
          <w:rFonts w:ascii="Times New Roman" w:hAnsi="Times New Roman"/>
          <w:sz w:val="28"/>
          <w:szCs w:val="28"/>
          <w:lang w:val="uk-UA" w:eastAsia="ru-RU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BC5814" w:rsidRDefault="00BC5814" w:rsidP="00C72614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>Термін: щоквартально</w:t>
      </w:r>
    </w:p>
    <w:p w:rsidR="00BC5814" w:rsidRDefault="00BC5814" w:rsidP="00C72614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 w:rsidP="00DE3F6E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0C4ABF">
        <w:rPr>
          <w:rFonts w:ascii="Times New Roman" w:hAnsi="Times New Roman"/>
          <w:sz w:val="28"/>
          <w:szCs w:val="28"/>
          <w:lang w:val="uk-UA" w:eastAsia="ru-RU"/>
        </w:rPr>
        <w:t>Облік матеріальних цінностей проводити відповідно до наказу Міністерства фінансів України від 29 грудня 2015 року № 1219«Про затвердження деяких нормативно-правових актів з бухгалтерського обліку в державному секторі»</w:t>
      </w:r>
      <w:r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0C4ABF">
        <w:rPr>
          <w:rFonts w:ascii="Times New Roman" w:hAnsi="Times New Roman"/>
          <w:sz w:val="28"/>
          <w:szCs w:val="28"/>
          <w:lang w:val="uk-UA" w:eastAsia="ru-RU"/>
        </w:rPr>
        <w:t xml:space="preserve"> із змінами та доповненнями.</w:t>
      </w:r>
    </w:p>
    <w:p w:rsidR="00BC5814" w:rsidRDefault="00BC5814" w:rsidP="00DE3F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D24FCF">
        <w:rPr>
          <w:rFonts w:ascii="Times New Roman" w:hAnsi="Times New Roman"/>
          <w:sz w:val="28"/>
          <w:szCs w:val="28"/>
          <w:lang w:val="uk-UA" w:eastAsia="ru-RU"/>
        </w:rPr>
        <w:t>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BC5814" w:rsidRPr="007C3B95" w:rsidRDefault="00BC5814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Pr="00D24FCF" w:rsidRDefault="00BC5814" w:rsidP="00D24FCF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6.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rFonts w:ascii="Times New Roman" w:hAnsi="Times New Roman"/>
          <w:sz w:val="28"/>
          <w:szCs w:val="28"/>
          <w:lang w:val="uk-UA" w:eastAsia="ru-RU"/>
        </w:rPr>
        <w:t>к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ом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роботи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BC5814" w:rsidRDefault="00BC5814" w:rsidP="00D24FCF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 w:rsidP="00D24FCF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Підстава:</w:t>
      </w:r>
    </w:p>
    <w:p w:rsidR="00BC5814" w:rsidRPr="007C3B95" w:rsidRDefault="00BC5814" w:rsidP="00D24FCF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Pr="00DB0B26" w:rsidRDefault="00BC5814" w:rsidP="00116C02">
      <w:pPr>
        <w:numPr>
          <w:ilvl w:val="0"/>
          <w:numId w:val="4"/>
        </w:numPr>
        <w:tabs>
          <w:tab w:val="clear" w:pos="1080"/>
          <w:tab w:val="num" w:pos="0"/>
        </w:tabs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лист ДУ «Центр </w:t>
      </w:r>
      <w:r w:rsidRPr="00DB0B26">
        <w:rPr>
          <w:rFonts w:ascii="Times New Roman" w:hAnsi="Times New Roman"/>
          <w:sz w:val="28"/>
          <w:szCs w:val="28"/>
          <w:lang w:val="uk-UA" w:eastAsia="ru-RU"/>
        </w:rPr>
        <w:t>громадського здоров’я Міністерства охорони здоров’я України» від 06 листопада 2020 року №21/6906/20;</w:t>
      </w:r>
    </w:p>
    <w:p w:rsidR="00BC5814" w:rsidRPr="00DB0B26" w:rsidRDefault="00BC5814" w:rsidP="004C42F6">
      <w:pPr>
        <w:numPr>
          <w:ilvl w:val="0"/>
          <w:numId w:val="4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B0B26">
        <w:rPr>
          <w:rFonts w:ascii="Times New Roman" w:hAnsi="Times New Roman"/>
          <w:sz w:val="28"/>
          <w:szCs w:val="28"/>
          <w:lang w:val="uk-UA" w:eastAsia="ru-RU"/>
        </w:rPr>
        <w:t>лист КНП «Міська клінічна лікарня №21 ім. проф. Є.Г.Попкової» ДМР» від 06 січня 2021  року № 9;</w:t>
      </w:r>
    </w:p>
    <w:p w:rsidR="00BC5814" w:rsidRPr="00DB0B26" w:rsidRDefault="00BC5814" w:rsidP="004C42F6">
      <w:pPr>
        <w:pStyle w:val="BodyTextIndent"/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51D4F">
        <w:rPr>
          <w:rFonts w:ascii="Times New Roman" w:hAnsi="Times New Roman"/>
          <w:sz w:val="28"/>
          <w:szCs w:val="28"/>
        </w:rPr>
        <w:t>лист КНП «Міська клінічна лікарня №6» ДМР» від 31 грудня 2020 року № 3/</w:t>
      </w:r>
      <w:r w:rsidRPr="00DB0B26">
        <w:rPr>
          <w:rFonts w:ascii="Times New Roman" w:hAnsi="Times New Roman"/>
          <w:sz w:val="28"/>
          <w:szCs w:val="28"/>
        </w:rPr>
        <w:t>99;</w:t>
      </w:r>
    </w:p>
    <w:p w:rsidR="00BC5814" w:rsidRPr="00DB0B26" w:rsidRDefault="00BC5814" w:rsidP="004C42F6">
      <w:pPr>
        <w:numPr>
          <w:ilvl w:val="0"/>
          <w:numId w:val="4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B0B26">
        <w:rPr>
          <w:rFonts w:ascii="Times New Roman" w:hAnsi="Times New Roman"/>
          <w:sz w:val="28"/>
          <w:szCs w:val="28"/>
          <w:lang w:val="uk-UA" w:eastAsia="ru-RU"/>
        </w:rPr>
        <w:t xml:space="preserve">лист КНП «Міська клінічна лікарня №4» ДМР» від 05 січня 2021 року </w:t>
      </w:r>
      <w:r w:rsidRPr="00DB0B26">
        <w:rPr>
          <w:rFonts w:ascii="Times New Roman" w:hAnsi="Times New Roman"/>
          <w:sz w:val="28"/>
          <w:szCs w:val="28"/>
          <w:lang w:val="uk-UA" w:eastAsia="ru-RU"/>
        </w:rPr>
        <w:br/>
        <w:t>№ 04;</w:t>
      </w:r>
    </w:p>
    <w:p w:rsidR="00BC5814" w:rsidRPr="00DB0B26" w:rsidRDefault="00BC5814" w:rsidP="004C42F6">
      <w:pPr>
        <w:pStyle w:val="BodyTextIndent"/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B0B26">
        <w:rPr>
          <w:rFonts w:ascii="Times New Roman" w:hAnsi="Times New Roman"/>
          <w:sz w:val="28"/>
          <w:szCs w:val="28"/>
        </w:rPr>
        <w:t xml:space="preserve">лист КНП КМР «Міський консультативно-діагностичний центр» від </w:t>
      </w:r>
      <w:r w:rsidRPr="00DB0B26">
        <w:rPr>
          <w:rFonts w:ascii="Times New Roman" w:hAnsi="Times New Roman"/>
          <w:sz w:val="28"/>
          <w:szCs w:val="28"/>
        </w:rPr>
        <w:br/>
        <w:t>05 січня 2021 року № 8-1-13/8;</w:t>
      </w:r>
    </w:p>
    <w:p w:rsidR="00BC5814" w:rsidRPr="00B51D4F" w:rsidRDefault="00BC5814" w:rsidP="004C42F6">
      <w:pPr>
        <w:pStyle w:val="BodyTextIndent"/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51D4F">
        <w:rPr>
          <w:rFonts w:ascii="Times New Roman" w:hAnsi="Times New Roman"/>
          <w:sz w:val="28"/>
          <w:szCs w:val="28"/>
        </w:rPr>
        <w:t>лист  КП  «Криворізький  центр  профілактики  та  боротьби  зі  СНІДом» ДОР» від 04 січня 2021 року № 1;</w:t>
      </w:r>
    </w:p>
    <w:p w:rsidR="00BC5814" w:rsidRPr="002E4AB0" w:rsidRDefault="00BC5814" w:rsidP="004C42F6">
      <w:pPr>
        <w:pStyle w:val="BodyTextIndent"/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51D4F">
        <w:rPr>
          <w:rFonts w:ascii="Times New Roman" w:hAnsi="Times New Roman"/>
          <w:sz w:val="28"/>
          <w:szCs w:val="28"/>
        </w:rPr>
        <w:t xml:space="preserve">лист КП «Криворізький шкірно-венерологічний диспансер» ДОР» від </w:t>
      </w:r>
      <w:r w:rsidRPr="00B51D4F">
        <w:rPr>
          <w:rFonts w:ascii="Times New Roman" w:hAnsi="Times New Roman"/>
          <w:sz w:val="28"/>
          <w:szCs w:val="28"/>
        </w:rPr>
        <w:br/>
        <w:t xml:space="preserve">04 </w:t>
      </w:r>
      <w:r w:rsidRPr="002E4AB0">
        <w:rPr>
          <w:rFonts w:ascii="Times New Roman" w:hAnsi="Times New Roman"/>
          <w:sz w:val="28"/>
          <w:szCs w:val="28"/>
        </w:rPr>
        <w:t>січня 2021 року № 1;</w:t>
      </w:r>
    </w:p>
    <w:p w:rsidR="00BC5814" w:rsidRPr="002E4AB0" w:rsidRDefault="00BC5814" w:rsidP="004C42F6">
      <w:pPr>
        <w:pStyle w:val="BodyTextIndent"/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E4AB0">
        <w:rPr>
          <w:rFonts w:ascii="Times New Roman" w:hAnsi="Times New Roman"/>
          <w:sz w:val="28"/>
          <w:szCs w:val="28"/>
        </w:rPr>
        <w:t>лист КП «Криворізька міська лікарня №1» КМР» від 04 січня 2021 року № 1;</w:t>
      </w:r>
    </w:p>
    <w:p w:rsidR="00BC5814" w:rsidRPr="002E4AB0" w:rsidRDefault="00BC5814" w:rsidP="004C42F6">
      <w:pPr>
        <w:pStyle w:val="BodyTextIndent"/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E4AB0">
        <w:rPr>
          <w:rFonts w:ascii="Times New Roman" w:hAnsi="Times New Roman"/>
          <w:sz w:val="28"/>
          <w:szCs w:val="28"/>
        </w:rPr>
        <w:t xml:space="preserve">лист КП «Криворізька міська клінічна лікарня №8» КМР» від </w:t>
      </w:r>
      <w:r w:rsidRPr="002E4AB0">
        <w:rPr>
          <w:rFonts w:ascii="Times New Roman" w:hAnsi="Times New Roman"/>
          <w:sz w:val="28"/>
          <w:szCs w:val="28"/>
        </w:rPr>
        <w:br/>
        <w:t>11 січня 2021 року № 76;</w:t>
      </w:r>
    </w:p>
    <w:p w:rsidR="00BC5814" w:rsidRPr="0065442B" w:rsidRDefault="00BC5814" w:rsidP="004C42F6">
      <w:pPr>
        <w:pStyle w:val="BodyTextIndent"/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E4AB0">
        <w:rPr>
          <w:rFonts w:ascii="Times New Roman" w:hAnsi="Times New Roman"/>
          <w:sz w:val="28"/>
          <w:szCs w:val="28"/>
        </w:rPr>
        <w:t>лист КП «Марганецька</w:t>
      </w:r>
      <w:r w:rsidRPr="00B51D4F">
        <w:rPr>
          <w:rFonts w:ascii="Times New Roman" w:hAnsi="Times New Roman"/>
          <w:sz w:val="28"/>
          <w:szCs w:val="28"/>
        </w:rPr>
        <w:t xml:space="preserve"> центральна міська лікарня» ДОР» від </w:t>
      </w:r>
      <w:r w:rsidRPr="00B51D4F">
        <w:rPr>
          <w:rFonts w:ascii="Times New Roman" w:hAnsi="Times New Roman"/>
          <w:sz w:val="28"/>
          <w:szCs w:val="28"/>
        </w:rPr>
        <w:br/>
        <w:t xml:space="preserve">04 січня </w:t>
      </w:r>
      <w:r w:rsidRPr="0065442B">
        <w:rPr>
          <w:rFonts w:ascii="Times New Roman" w:hAnsi="Times New Roman"/>
          <w:sz w:val="28"/>
          <w:szCs w:val="28"/>
        </w:rPr>
        <w:t>2021 року № 1/17;</w:t>
      </w:r>
    </w:p>
    <w:p w:rsidR="00BC5814" w:rsidRPr="00012AE5" w:rsidRDefault="00BC5814" w:rsidP="004C42F6">
      <w:pPr>
        <w:pStyle w:val="BodyTextIndent"/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442B">
        <w:rPr>
          <w:rFonts w:ascii="Times New Roman" w:hAnsi="Times New Roman"/>
          <w:sz w:val="28"/>
          <w:szCs w:val="28"/>
        </w:rPr>
        <w:t>лист КП «</w:t>
      </w:r>
      <w:r w:rsidRPr="00012AE5">
        <w:rPr>
          <w:rFonts w:ascii="Times New Roman" w:hAnsi="Times New Roman"/>
          <w:sz w:val="28"/>
          <w:szCs w:val="28"/>
        </w:rPr>
        <w:t>Нікопольська міська лікарня №4» НМР» від 04 січня 2020 року № 13;</w:t>
      </w:r>
    </w:p>
    <w:p w:rsidR="00BC5814" w:rsidRPr="00012AE5" w:rsidRDefault="00BC5814" w:rsidP="004C42F6">
      <w:pPr>
        <w:pStyle w:val="BodyTextIndent"/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AE5">
        <w:rPr>
          <w:rFonts w:ascii="Times New Roman" w:hAnsi="Times New Roman"/>
          <w:sz w:val="28"/>
          <w:szCs w:val="28"/>
        </w:rPr>
        <w:t xml:space="preserve">лист КНП «Новомосковська центральна міська лікарня» НМР“ від </w:t>
      </w:r>
      <w:r w:rsidRPr="00012AE5">
        <w:rPr>
          <w:rFonts w:ascii="Times New Roman" w:hAnsi="Times New Roman"/>
          <w:sz w:val="28"/>
          <w:szCs w:val="28"/>
        </w:rPr>
        <w:br/>
        <w:t>31 грудня 2020  року № 560/3;</w:t>
      </w:r>
    </w:p>
    <w:p w:rsidR="00BC5814" w:rsidRPr="00B51D4F" w:rsidRDefault="00BC5814" w:rsidP="004C42F6">
      <w:pPr>
        <w:pStyle w:val="BodyTextIndent"/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51D4F">
        <w:rPr>
          <w:rFonts w:ascii="Times New Roman" w:hAnsi="Times New Roman"/>
          <w:sz w:val="28"/>
          <w:szCs w:val="28"/>
        </w:rPr>
        <w:t>лист КЗ «Павлоградська міська лікарня №1» ПМР» від 04 січня 2021 року № 1;</w:t>
      </w:r>
    </w:p>
    <w:p w:rsidR="00BC5814" w:rsidRPr="00B51D4F" w:rsidRDefault="00BC5814" w:rsidP="004C42F6">
      <w:pPr>
        <w:pStyle w:val="BodyTextIndent"/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51D4F">
        <w:rPr>
          <w:rFonts w:ascii="Times New Roman" w:hAnsi="Times New Roman"/>
          <w:sz w:val="28"/>
          <w:szCs w:val="28"/>
        </w:rPr>
        <w:t xml:space="preserve">лист КНП «Тернівська центральна міська лікарня» ТМР» від </w:t>
      </w:r>
      <w:r w:rsidRPr="00B51D4F">
        <w:rPr>
          <w:rFonts w:ascii="Times New Roman" w:hAnsi="Times New Roman"/>
          <w:sz w:val="28"/>
          <w:szCs w:val="28"/>
        </w:rPr>
        <w:br/>
        <w:t>04 січня 2021 року № 01-30/1;</w:t>
      </w:r>
    </w:p>
    <w:p w:rsidR="00BC5814" w:rsidRPr="00B51D4F" w:rsidRDefault="00BC5814" w:rsidP="004C42F6">
      <w:pPr>
        <w:pStyle w:val="BodyTextIndent"/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51D4F">
        <w:rPr>
          <w:rFonts w:ascii="Times New Roman" w:hAnsi="Times New Roman"/>
          <w:sz w:val="28"/>
          <w:szCs w:val="28"/>
        </w:rPr>
        <w:t>лист КНП «Жовтоводська міська лікарня» ЖМР» від 31 грудня</w:t>
      </w:r>
      <w:r w:rsidRPr="00B51D4F">
        <w:rPr>
          <w:rFonts w:ascii="Times New Roman" w:hAnsi="Times New Roman"/>
          <w:sz w:val="28"/>
          <w:szCs w:val="28"/>
        </w:rPr>
        <w:br/>
        <w:t>2020 року № 1-14/1976;</w:t>
      </w:r>
    </w:p>
    <w:p w:rsidR="00BC5814" w:rsidRPr="00012AE5" w:rsidRDefault="00BC5814" w:rsidP="004C42F6">
      <w:pPr>
        <w:pStyle w:val="BodyTextIndent"/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51D4F">
        <w:rPr>
          <w:rFonts w:ascii="Times New Roman" w:hAnsi="Times New Roman"/>
          <w:sz w:val="28"/>
          <w:szCs w:val="28"/>
        </w:rPr>
        <w:t>лист КП «Криворізька центральна районна лікарня» КРР</w:t>
      </w:r>
      <w:r>
        <w:rPr>
          <w:rFonts w:ascii="Times New Roman" w:hAnsi="Times New Roman"/>
          <w:sz w:val="28"/>
          <w:szCs w:val="28"/>
        </w:rPr>
        <w:t>ДО</w:t>
      </w:r>
      <w:r w:rsidRPr="00B51D4F">
        <w:rPr>
          <w:rFonts w:ascii="Times New Roman" w:hAnsi="Times New Roman"/>
          <w:sz w:val="28"/>
          <w:szCs w:val="28"/>
        </w:rPr>
        <w:t xml:space="preserve">» від </w:t>
      </w:r>
      <w:r w:rsidRPr="00B51D4F">
        <w:rPr>
          <w:rFonts w:ascii="Times New Roman" w:hAnsi="Times New Roman"/>
          <w:sz w:val="28"/>
          <w:szCs w:val="28"/>
        </w:rPr>
        <w:br/>
        <w:t xml:space="preserve">04 січня 2021 року </w:t>
      </w:r>
      <w:r w:rsidRPr="00012AE5">
        <w:rPr>
          <w:rFonts w:ascii="Times New Roman" w:hAnsi="Times New Roman"/>
          <w:sz w:val="28"/>
          <w:szCs w:val="28"/>
        </w:rPr>
        <w:t>№ 5;</w:t>
      </w:r>
    </w:p>
    <w:p w:rsidR="00BC5814" w:rsidRPr="00012AE5" w:rsidRDefault="00BC5814" w:rsidP="004C42F6">
      <w:pPr>
        <w:pStyle w:val="BodyTextIndent"/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AE5">
        <w:rPr>
          <w:rFonts w:ascii="Times New Roman" w:hAnsi="Times New Roman"/>
          <w:sz w:val="28"/>
          <w:szCs w:val="28"/>
        </w:rPr>
        <w:t>лист КП «Новомосковська центральна регіональна лікарня інтенсивного лікування» ДОР» від 31 грудня 2020 року №667;</w:t>
      </w:r>
    </w:p>
    <w:p w:rsidR="00BC5814" w:rsidRPr="00B51D4F" w:rsidRDefault="00BC5814" w:rsidP="004C42F6">
      <w:pPr>
        <w:pStyle w:val="BodyTextIndent"/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51D4F">
        <w:rPr>
          <w:rFonts w:ascii="Times New Roman" w:hAnsi="Times New Roman"/>
          <w:sz w:val="28"/>
          <w:szCs w:val="28"/>
        </w:rPr>
        <w:t xml:space="preserve">лист КП «П’ятихатська  центральна районна лікарня» ПРР» від </w:t>
      </w:r>
      <w:r w:rsidRPr="00B51D4F">
        <w:rPr>
          <w:rFonts w:ascii="Times New Roman" w:hAnsi="Times New Roman"/>
          <w:sz w:val="28"/>
          <w:szCs w:val="28"/>
        </w:rPr>
        <w:br/>
        <w:t>04 січня 2021 року № 1/21;</w:t>
      </w:r>
    </w:p>
    <w:p w:rsidR="00BC5814" w:rsidRPr="00426704" w:rsidRDefault="00BC5814" w:rsidP="004C42F6">
      <w:pPr>
        <w:pStyle w:val="BodyTextIndent"/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51D4F">
        <w:rPr>
          <w:rFonts w:ascii="Times New Roman" w:hAnsi="Times New Roman"/>
          <w:sz w:val="28"/>
          <w:szCs w:val="28"/>
        </w:rPr>
        <w:t xml:space="preserve">лист КП </w:t>
      </w:r>
      <w:r w:rsidRPr="00426704">
        <w:rPr>
          <w:rFonts w:ascii="Times New Roman" w:hAnsi="Times New Roman"/>
          <w:sz w:val="28"/>
          <w:szCs w:val="28"/>
        </w:rPr>
        <w:t>«Широківська</w:t>
      </w:r>
      <w:r>
        <w:rPr>
          <w:rFonts w:ascii="Times New Roman" w:hAnsi="Times New Roman"/>
          <w:sz w:val="28"/>
          <w:szCs w:val="28"/>
        </w:rPr>
        <w:t xml:space="preserve"> центральна районна лікарня» ШСР</w:t>
      </w:r>
      <w:bookmarkStart w:id="2" w:name="_GoBack"/>
      <w:bookmarkEnd w:id="2"/>
      <w:r w:rsidRPr="00426704">
        <w:rPr>
          <w:rFonts w:ascii="Times New Roman" w:hAnsi="Times New Roman"/>
          <w:sz w:val="28"/>
          <w:szCs w:val="28"/>
        </w:rPr>
        <w:t xml:space="preserve">» від </w:t>
      </w:r>
      <w:r w:rsidRPr="00426704">
        <w:rPr>
          <w:rFonts w:ascii="Times New Roman" w:hAnsi="Times New Roman"/>
          <w:sz w:val="28"/>
          <w:szCs w:val="28"/>
        </w:rPr>
        <w:br/>
        <w:t>04 січня 2021  року № 2/21;</w:t>
      </w:r>
    </w:p>
    <w:p w:rsidR="00BC5814" w:rsidRPr="00426704" w:rsidRDefault="00BC5814" w:rsidP="004C42F6">
      <w:pPr>
        <w:pStyle w:val="BodyTextIndent"/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6704">
        <w:rPr>
          <w:rFonts w:ascii="Times New Roman" w:hAnsi="Times New Roman"/>
          <w:sz w:val="28"/>
          <w:szCs w:val="28"/>
        </w:rPr>
        <w:t>лист КП «Дніпропетровський обласний центр соціально значущих хвороб» ДОР» від 13 січня 2021 року №40/21;</w:t>
      </w:r>
    </w:p>
    <w:p w:rsidR="00BC5814" w:rsidRPr="00C77FA3" w:rsidRDefault="00BC5814" w:rsidP="00D56009">
      <w:pPr>
        <w:numPr>
          <w:ilvl w:val="0"/>
          <w:numId w:val="4"/>
        </w:numPr>
        <w:tabs>
          <w:tab w:val="clear" w:pos="108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426704">
        <w:rPr>
          <w:rFonts w:ascii="Times New Roman" w:hAnsi="Times New Roman"/>
          <w:sz w:val="28"/>
          <w:szCs w:val="28"/>
          <w:lang w:val="uk-UA" w:eastAsia="ru-RU"/>
        </w:rPr>
        <w:t>видаткова накладна від 12 листопада 2020 року №</w:t>
      </w:r>
      <w:r w:rsidRPr="00C77FA3">
        <w:rPr>
          <w:rFonts w:ascii="Times New Roman" w:hAnsi="Times New Roman"/>
          <w:sz w:val="28"/>
          <w:szCs w:val="28"/>
          <w:lang w:val="uk-UA" w:eastAsia="ru-RU"/>
        </w:rPr>
        <w:t xml:space="preserve">26163. </w:t>
      </w:r>
    </w:p>
    <w:p w:rsidR="00BC5814" w:rsidRPr="00C77FA3" w:rsidRDefault="00BC5814" w:rsidP="00D56009">
      <w:pPr>
        <w:spacing w:after="0"/>
        <w:jc w:val="both"/>
        <w:rPr>
          <w:sz w:val="28"/>
          <w:szCs w:val="28"/>
        </w:rPr>
      </w:pPr>
    </w:p>
    <w:p w:rsidR="00BC5814" w:rsidRPr="007C3B95" w:rsidRDefault="00BC5814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W w:w="9812" w:type="dxa"/>
        <w:tblLayout w:type="fixed"/>
        <w:tblLook w:val="0000"/>
      </w:tblPr>
      <w:tblGrid>
        <w:gridCol w:w="4070"/>
        <w:gridCol w:w="1874"/>
        <w:gridCol w:w="3868"/>
      </w:tblGrid>
      <w:tr w:rsidR="00BC5814" w:rsidRPr="00711936" w:rsidTr="00A6600E">
        <w:trPr>
          <w:trHeight w:val="182"/>
        </w:trPr>
        <w:tc>
          <w:tcPr>
            <w:tcW w:w="4070" w:type="dxa"/>
          </w:tcPr>
          <w:p w:rsidR="00BC5814" w:rsidRPr="00711936" w:rsidRDefault="00BC5814" w:rsidP="00A6600E">
            <w:pPr>
              <w:pStyle w:val="Heading8"/>
              <w:spacing w:before="0" w:after="0"/>
              <w:jc w:val="both"/>
              <w:rPr>
                <w:i w:val="0"/>
                <w:sz w:val="28"/>
                <w:szCs w:val="28"/>
                <w:lang w:val="uk-UA"/>
              </w:rPr>
            </w:pPr>
            <w:r>
              <w:rPr>
                <w:i w:val="0"/>
                <w:sz w:val="28"/>
                <w:szCs w:val="28"/>
                <w:lang w:val="uk-UA"/>
              </w:rPr>
              <w:t>В.о. д</w:t>
            </w:r>
            <w:r w:rsidRPr="00711936">
              <w:rPr>
                <w:i w:val="0"/>
                <w:sz w:val="28"/>
                <w:szCs w:val="28"/>
                <w:lang w:val="uk-UA"/>
              </w:rPr>
              <w:t>иректор</w:t>
            </w:r>
            <w:r>
              <w:rPr>
                <w:i w:val="0"/>
                <w:sz w:val="28"/>
                <w:szCs w:val="28"/>
                <w:lang w:val="uk-UA"/>
              </w:rPr>
              <w:t>а</w:t>
            </w:r>
            <w:r w:rsidRPr="00711936">
              <w:rPr>
                <w:i w:val="0"/>
                <w:sz w:val="28"/>
                <w:szCs w:val="28"/>
                <w:lang w:val="uk-UA"/>
              </w:rPr>
              <w:t xml:space="preserve"> департаменту</w:t>
            </w:r>
          </w:p>
        </w:tc>
        <w:tc>
          <w:tcPr>
            <w:tcW w:w="1874" w:type="dxa"/>
          </w:tcPr>
          <w:p w:rsidR="00BC5814" w:rsidRPr="00711936" w:rsidRDefault="00BC5814" w:rsidP="00A6600E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68" w:type="dxa"/>
          </w:tcPr>
          <w:p w:rsidR="00BC5814" w:rsidRPr="003B7699" w:rsidRDefault="00BC5814" w:rsidP="00A6600E">
            <w:pPr>
              <w:framePr w:hSpace="180" w:wrap="notBeside" w:vAnchor="text" w:hAnchor="margin" w:y="146"/>
              <w:ind w:firstLine="720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7699">
              <w:rPr>
                <w:rFonts w:ascii="Times New Roman" w:hAnsi="Times New Roman"/>
                <w:sz w:val="28"/>
                <w:szCs w:val="28"/>
                <w:lang w:val="uk-UA"/>
              </w:rPr>
              <w:t>Вікторія КУЛИК</w:t>
            </w:r>
          </w:p>
        </w:tc>
      </w:tr>
    </w:tbl>
    <w:p w:rsidR="00BC5814" w:rsidRDefault="00BC5814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 w:rsidP="007C3B9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  <w:sectPr w:rsidR="00BC5814" w:rsidSect="00DE3F6E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C5814" w:rsidRPr="007C3B95" w:rsidRDefault="00BC5814" w:rsidP="007C3B9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Додаток</w:t>
      </w:r>
    </w:p>
    <w:p w:rsidR="00BC5814" w:rsidRPr="007C3B95" w:rsidRDefault="00BC5814" w:rsidP="007C3B9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наказу ДОЗ ОДА</w:t>
      </w:r>
    </w:p>
    <w:p w:rsidR="00BC5814" w:rsidRDefault="00BC5814" w:rsidP="00A3751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____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_____ №</w:t>
      </w:r>
      <w:r>
        <w:rPr>
          <w:rFonts w:ascii="Times New Roman" w:hAnsi="Times New Roman"/>
          <w:sz w:val="28"/>
          <w:szCs w:val="28"/>
          <w:lang w:val="uk-UA" w:eastAsia="ru-RU"/>
        </w:rPr>
        <w:t>_____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___</w:t>
      </w:r>
    </w:p>
    <w:p w:rsidR="00BC5814" w:rsidRDefault="00BC5814" w:rsidP="00876EA2">
      <w:pPr>
        <w:spacing w:after="12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C5814" w:rsidRPr="003B7699" w:rsidRDefault="00BC5814" w:rsidP="003B76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3B7699">
        <w:rPr>
          <w:rFonts w:ascii="Times New Roman" w:hAnsi="Times New Roman"/>
          <w:sz w:val="28"/>
          <w:szCs w:val="28"/>
          <w:lang w:val="uk-UA"/>
        </w:rPr>
        <w:t>Розподіл тестів для виявлення вірусного гепатиту В, отриманих у якості гуманітарної допомоги в рамках проекту «Посилення спроможності лікування ВІЛ/СНІ в Україні згідно з Надзвичайним планом Президента США по боротьбі зі СНІДом (</w:t>
      </w:r>
      <w:r>
        <w:rPr>
          <w:rFonts w:ascii="Times New Roman" w:hAnsi="Times New Roman"/>
          <w:sz w:val="28"/>
          <w:szCs w:val="28"/>
          <w:lang w:val="en-US"/>
        </w:rPr>
        <w:t>PEPFAR</w:t>
      </w:r>
      <w:r w:rsidRPr="003B7699">
        <w:rPr>
          <w:rFonts w:ascii="Times New Roman" w:hAnsi="Times New Roman"/>
          <w:sz w:val="28"/>
          <w:szCs w:val="28"/>
          <w:lang w:val="uk-UA"/>
        </w:rPr>
        <w:t>)»</w:t>
      </w:r>
    </w:p>
    <w:p w:rsidR="00BC5814" w:rsidRPr="003B7699" w:rsidRDefault="00BC5814" w:rsidP="003B76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6"/>
        <w:gridCol w:w="5686"/>
        <w:gridCol w:w="2977"/>
      </w:tblGrid>
      <w:tr w:rsidR="00BC5814" w:rsidRPr="003B7699" w:rsidTr="00A6600E">
        <w:trPr>
          <w:trHeight w:val="20"/>
        </w:trPr>
        <w:tc>
          <w:tcPr>
            <w:tcW w:w="566" w:type="dxa"/>
            <w:vMerge w:val="restart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№ п/п</w:t>
            </w:r>
          </w:p>
        </w:tc>
        <w:tc>
          <w:tcPr>
            <w:tcW w:w="5686" w:type="dxa"/>
            <w:vMerge w:val="restart"/>
            <w:tcBorders>
              <w:tl2br w:val="single" w:sz="4" w:space="0" w:color="auto"/>
            </w:tcBorders>
          </w:tcPr>
          <w:p w:rsidR="00BC5814" w:rsidRPr="003B7699" w:rsidRDefault="00BC5814" w:rsidP="00A6600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Торгівельна назва виробу </w:t>
            </w:r>
          </w:p>
          <w:p w:rsidR="00BC5814" w:rsidRPr="003B7699" w:rsidRDefault="00BC5814" w:rsidP="00A6600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sz w:val="20"/>
                <w:szCs w:val="20"/>
                <w:lang w:val="uk-UA"/>
              </w:rPr>
              <w:t>медичного призначення</w:t>
            </w:r>
          </w:p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sz w:val="20"/>
                <w:szCs w:val="20"/>
                <w:lang w:val="uk-UA"/>
              </w:rPr>
              <w:t>ЗОЗ, до якого</w:t>
            </w:r>
          </w:p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sz w:val="20"/>
                <w:szCs w:val="20"/>
                <w:lang w:val="uk-UA"/>
              </w:rPr>
              <w:t>здійснюється розподіл</w:t>
            </w:r>
          </w:p>
        </w:tc>
        <w:tc>
          <w:tcPr>
            <w:tcW w:w="2977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Швидкий діагностичний тест на виявлення гепатиту В HBsAg. Термін придатності 26.08.2021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vMerge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5686" w:type="dxa"/>
            <w:vMerge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кількість шт.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8663" w:type="dxa"/>
            <w:gridSpan w:val="2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sz w:val="20"/>
                <w:szCs w:val="20"/>
                <w:lang w:val="uk-UA"/>
              </w:rPr>
              <w:t>Департамент охорони здоров’я населення Дніпровської міської ради для: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1.1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КНП «Міська клінічна лікарня №21 ім. Є.Г.Попкової» ДМР»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480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1.2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КНП «Міська клінічна лікарня №6» ДМР»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30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1.3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КНП «Міська клінічна лікарня №4» ДМР»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60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8663" w:type="dxa"/>
            <w:gridSpan w:val="2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Управління охорони здоров'я Камянської міської ради для: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2.1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КНП КМР «Міський консультативно-діагностичний центр»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18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КП «Криворізький центр профілактики та боротьби зі СНІДом» ДОР»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468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КП «Криворізький шкірно-венерологічний диспансер» ДОР»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132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8663" w:type="dxa"/>
            <w:gridSpan w:val="2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Управління охорони здоров'я виконкому Криворізької міської ради для: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5.1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КП «Криворізька міська лікарня №1» КМР»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132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5.2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КП «Криворізька міська клінічна лікарня №8» КМР»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42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КП «Марганецька центральна міська лікарня» ДОР»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12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8663" w:type="dxa"/>
            <w:gridSpan w:val="2"/>
          </w:tcPr>
          <w:p w:rsidR="00BC5814" w:rsidRPr="003B7699" w:rsidRDefault="00BC5814" w:rsidP="00DE3F6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Відділ охорони здоров'я Нікопольської міської ради для: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7.1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КП «Нікопольська міська лікарня №4» НМР»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30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КНП «Новомосковська центральна міська лікарня» НМР»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30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8663" w:type="dxa"/>
            <w:gridSpan w:val="2"/>
          </w:tcPr>
          <w:p w:rsidR="00BC5814" w:rsidRPr="003B7699" w:rsidRDefault="00BC5814" w:rsidP="00DE3F6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Відділ охорони здоров'я Павлоградської міської ради для: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9.1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КНП «Павлоградська міська лікарня №1» ПМР»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60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КНП «Тернівська центральна міська лікарня» ТМР»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36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8663" w:type="dxa"/>
            <w:gridSpan w:val="2"/>
          </w:tcPr>
          <w:p w:rsidR="00BC5814" w:rsidRPr="003B7699" w:rsidRDefault="00BC5814" w:rsidP="00DE3F6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Відділ охорони здоров'я Жовтоводської міської ради для: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11.1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КНП «Жовтоводська міська лікарня» ЖМР»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18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12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КП «Криворізька центральна районна лікарня» КРР»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24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13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КП «Новомосковська центральна регіональна лікарня інтенсивного лікування» ДОР»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30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14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КП «П’ятихатська центральна районна лікарня» ПРР»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18</w:t>
            </w:r>
          </w:p>
        </w:tc>
      </w:tr>
      <w:tr w:rsidR="00BC5814" w:rsidRPr="003B7699" w:rsidTr="00A6600E">
        <w:trPr>
          <w:trHeight w:val="20"/>
        </w:trPr>
        <w:tc>
          <w:tcPr>
            <w:tcW w:w="566" w:type="dxa"/>
            <w:noWrap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15</w:t>
            </w:r>
          </w:p>
        </w:tc>
        <w:tc>
          <w:tcPr>
            <w:tcW w:w="5686" w:type="dxa"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КП «Широківська центральна районна лікарня» ШРР»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60</w:t>
            </w:r>
          </w:p>
        </w:tc>
      </w:tr>
      <w:tr w:rsidR="00BC5814" w:rsidRPr="003B7699" w:rsidTr="00A6600E">
        <w:trPr>
          <w:trHeight w:val="20"/>
        </w:trPr>
        <w:tc>
          <w:tcPr>
            <w:tcW w:w="6252" w:type="dxa"/>
            <w:gridSpan w:val="2"/>
            <w:noWrap/>
          </w:tcPr>
          <w:p w:rsidR="00BC5814" w:rsidRPr="003B7699" w:rsidRDefault="00BC5814" w:rsidP="00A6600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Всього:</w:t>
            </w:r>
          </w:p>
        </w:tc>
        <w:tc>
          <w:tcPr>
            <w:tcW w:w="2977" w:type="dxa"/>
          </w:tcPr>
          <w:p w:rsidR="00BC5814" w:rsidRPr="003B7699" w:rsidRDefault="00BC5814" w:rsidP="00A6600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3B769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1680</w:t>
            </w:r>
          </w:p>
        </w:tc>
      </w:tr>
    </w:tbl>
    <w:p w:rsidR="00BC5814" w:rsidRDefault="00BC5814" w:rsidP="003B76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5814" w:rsidRDefault="00BC5814" w:rsidP="000503AD">
      <w:pPr>
        <w:spacing w:after="120" w:line="240" w:lineRule="auto"/>
        <w:jc w:val="center"/>
        <w:rPr>
          <w:rFonts w:ascii="Times New Roman" w:eastAsia="Arial Unicode MS" w:hAnsi="Arial Unicode MS"/>
          <w:sz w:val="28"/>
          <w:szCs w:val="28"/>
          <w:lang w:val="uk-UA"/>
        </w:rPr>
      </w:pPr>
    </w:p>
    <w:tbl>
      <w:tblPr>
        <w:tblW w:w="9812" w:type="dxa"/>
        <w:tblLayout w:type="fixed"/>
        <w:tblLook w:val="0000"/>
      </w:tblPr>
      <w:tblGrid>
        <w:gridCol w:w="4070"/>
        <w:gridCol w:w="1874"/>
        <w:gridCol w:w="3868"/>
      </w:tblGrid>
      <w:tr w:rsidR="00BC5814" w:rsidRPr="003B7699" w:rsidTr="00A6600E">
        <w:trPr>
          <w:trHeight w:val="182"/>
        </w:trPr>
        <w:tc>
          <w:tcPr>
            <w:tcW w:w="4070" w:type="dxa"/>
          </w:tcPr>
          <w:p w:rsidR="00BC5814" w:rsidRPr="003B7699" w:rsidRDefault="00BC5814" w:rsidP="00A6600E">
            <w:pPr>
              <w:pStyle w:val="Heading8"/>
              <w:spacing w:before="0" w:after="0"/>
              <w:jc w:val="both"/>
              <w:rPr>
                <w:i w:val="0"/>
                <w:sz w:val="28"/>
                <w:szCs w:val="28"/>
                <w:lang w:val="uk-UA"/>
              </w:rPr>
            </w:pPr>
            <w:r w:rsidRPr="003B7699">
              <w:rPr>
                <w:i w:val="0"/>
                <w:sz w:val="28"/>
                <w:szCs w:val="28"/>
                <w:lang w:val="uk-UA"/>
              </w:rPr>
              <w:t>В.о. директора департаменту</w:t>
            </w:r>
          </w:p>
        </w:tc>
        <w:tc>
          <w:tcPr>
            <w:tcW w:w="1874" w:type="dxa"/>
          </w:tcPr>
          <w:p w:rsidR="00BC5814" w:rsidRPr="003B7699" w:rsidRDefault="00BC5814" w:rsidP="00A6600E">
            <w:pPr>
              <w:framePr w:hSpace="180" w:wrap="notBeside" w:vAnchor="text" w:hAnchor="margin" w:y="146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68" w:type="dxa"/>
          </w:tcPr>
          <w:p w:rsidR="00BC5814" w:rsidRPr="003B7699" w:rsidRDefault="00BC5814" w:rsidP="00A6600E">
            <w:pPr>
              <w:framePr w:hSpace="180" w:wrap="notBeside" w:vAnchor="text" w:hAnchor="margin" w:y="146"/>
              <w:ind w:firstLine="720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7699">
              <w:rPr>
                <w:rFonts w:ascii="Times New Roman" w:hAnsi="Times New Roman"/>
                <w:sz w:val="28"/>
                <w:szCs w:val="28"/>
                <w:lang w:val="uk-UA"/>
              </w:rPr>
              <w:t>Вікторія КУЛИК</w:t>
            </w:r>
          </w:p>
        </w:tc>
      </w:tr>
    </w:tbl>
    <w:p w:rsidR="00BC5814" w:rsidRDefault="00BC5814" w:rsidP="003E0B30">
      <w:pPr>
        <w:spacing w:after="12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 w:rsidP="003E0B30">
      <w:pPr>
        <w:spacing w:after="12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 w:rsidP="003E0B30">
      <w:pPr>
        <w:spacing w:after="12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C5814" w:rsidRDefault="00BC5814" w:rsidP="003E0B30">
      <w:pPr>
        <w:spacing w:after="12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sectPr w:rsidR="00BC5814" w:rsidSect="003B7699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814" w:rsidRDefault="00BC5814">
      <w:pPr>
        <w:spacing w:after="0" w:line="240" w:lineRule="auto"/>
      </w:pPr>
      <w:r>
        <w:separator/>
      </w:r>
    </w:p>
  </w:endnote>
  <w:endnote w:type="continuationSeparator" w:id="1">
    <w:p w:rsidR="00BC5814" w:rsidRDefault="00BC5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814" w:rsidRDefault="00BC5814">
      <w:pPr>
        <w:spacing w:after="0" w:line="240" w:lineRule="auto"/>
      </w:pPr>
      <w:r>
        <w:separator/>
      </w:r>
    </w:p>
  </w:footnote>
  <w:footnote w:type="continuationSeparator" w:id="1">
    <w:p w:rsidR="00BC5814" w:rsidRDefault="00BC5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814" w:rsidRDefault="00BC5814">
    <w:pPr>
      <w:pStyle w:val="Header"/>
      <w:jc w:val="center"/>
    </w:pPr>
    <w:fldSimple w:instr="PAGE   \* MERGEFORMAT">
      <w:r w:rsidRPr="005C712E">
        <w:rPr>
          <w:noProof/>
          <w:lang w:val="ru-RU"/>
        </w:rPr>
        <w:t>4</w:t>
      </w:r>
    </w:fldSimple>
  </w:p>
  <w:p w:rsidR="00BC5814" w:rsidRDefault="00BC581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814" w:rsidRDefault="00BC58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4F34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27C724A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AD70F5E"/>
    <w:multiLevelType w:val="hybridMultilevel"/>
    <w:tmpl w:val="5B66C836"/>
    <w:lvl w:ilvl="0" w:tplc="9F9E12E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730ED0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99927C3"/>
    <w:multiLevelType w:val="hybridMultilevel"/>
    <w:tmpl w:val="6FDCBE7E"/>
    <w:lvl w:ilvl="0" w:tplc="EE0CC47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B293C7E"/>
    <w:multiLevelType w:val="hybridMultilevel"/>
    <w:tmpl w:val="F21A8F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01459AE"/>
    <w:multiLevelType w:val="hybridMultilevel"/>
    <w:tmpl w:val="B44C5BA8"/>
    <w:lvl w:ilvl="0" w:tplc="EE50323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692E0B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BFF1437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02D779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3403117F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4B40E6D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91B0153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0A24EBF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477D5672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4C4F36AA"/>
    <w:multiLevelType w:val="hybridMultilevel"/>
    <w:tmpl w:val="F21A8F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22E3781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BF86843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70A24EF6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AA14697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DFB6868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8"/>
  </w:num>
  <w:num w:numId="8">
    <w:abstractNumId w:val="0"/>
  </w:num>
  <w:num w:numId="9">
    <w:abstractNumId w:val="16"/>
  </w:num>
  <w:num w:numId="10">
    <w:abstractNumId w:val="7"/>
  </w:num>
  <w:num w:numId="11">
    <w:abstractNumId w:val="9"/>
  </w:num>
  <w:num w:numId="12">
    <w:abstractNumId w:val="14"/>
  </w:num>
  <w:num w:numId="13">
    <w:abstractNumId w:val="3"/>
  </w:num>
  <w:num w:numId="14">
    <w:abstractNumId w:val="24"/>
  </w:num>
  <w:num w:numId="15">
    <w:abstractNumId w:val="12"/>
  </w:num>
  <w:num w:numId="16">
    <w:abstractNumId w:val="23"/>
  </w:num>
  <w:num w:numId="17">
    <w:abstractNumId w:val="13"/>
  </w:num>
  <w:num w:numId="18">
    <w:abstractNumId w:val="22"/>
  </w:num>
  <w:num w:numId="19">
    <w:abstractNumId w:val="5"/>
  </w:num>
  <w:num w:numId="20">
    <w:abstractNumId w:val="17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"/>
  </w:num>
  <w:num w:numId="24">
    <w:abstractNumId w:val="21"/>
  </w:num>
  <w:num w:numId="25">
    <w:abstractNumId w:val="15"/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B95"/>
    <w:rsid w:val="00012AE5"/>
    <w:rsid w:val="00014AF4"/>
    <w:rsid w:val="0002778E"/>
    <w:rsid w:val="000307FF"/>
    <w:rsid w:val="00033057"/>
    <w:rsid w:val="000503AD"/>
    <w:rsid w:val="00055360"/>
    <w:rsid w:val="00060682"/>
    <w:rsid w:val="000613B2"/>
    <w:rsid w:val="00065804"/>
    <w:rsid w:val="0007155B"/>
    <w:rsid w:val="000734F3"/>
    <w:rsid w:val="0007429B"/>
    <w:rsid w:val="00077193"/>
    <w:rsid w:val="000870F1"/>
    <w:rsid w:val="00087FEC"/>
    <w:rsid w:val="00091AF2"/>
    <w:rsid w:val="00096BC9"/>
    <w:rsid w:val="000A6E5A"/>
    <w:rsid w:val="000B4A57"/>
    <w:rsid w:val="000B6D00"/>
    <w:rsid w:val="000B6EFE"/>
    <w:rsid w:val="000C4ABF"/>
    <w:rsid w:val="000D061D"/>
    <w:rsid w:val="000E30F8"/>
    <w:rsid w:val="000E3E54"/>
    <w:rsid w:val="000E723D"/>
    <w:rsid w:val="000E7D09"/>
    <w:rsid w:val="000F114A"/>
    <w:rsid w:val="001037D5"/>
    <w:rsid w:val="00103B38"/>
    <w:rsid w:val="00105252"/>
    <w:rsid w:val="00116C02"/>
    <w:rsid w:val="001232CD"/>
    <w:rsid w:val="00131E51"/>
    <w:rsid w:val="001404B2"/>
    <w:rsid w:val="001417E0"/>
    <w:rsid w:val="00160B7A"/>
    <w:rsid w:val="0016699B"/>
    <w:rsid w:val="00196716"/>
    <w:rsid w:val="001A02E4"/>
    <w:rsid w:val="001A0311"/>
    <w:rsid w:val="001A4F12"/>
    <w:rsid w:val="001B1A47"/>
    <w:rsid w:val="001B44B2"/>
    <w:rsid w:val="001B7BCA"/>
    <w:rsid w:val="001C6A1D"/>
    <w:rsid w:val="001D61C1"/>
    <w:rsid w:val="001D6BDE"/>
    <w:rsid w:val="001E4D89"/>
    <w:rsid w:val="001F290B"/>
    <w:rsid w:val="00202B43"/>
    <w:rsid w:val="00205AD8"/>
    <w:rsid w:val="00211D75"/>
    <w:rsid w:val="00223566"/>
    <w:rsid w:val="00225B83"/>
    <w:rsid w:val="0023062D"/>
    <w:rsid w:val="00236464"/>
    <w:rsid w:val="00237856"/>
    <w:rsid w:val="00237AED"/>
    <w:rsid w:val="00263FD1"/>
    <w:rsid w:val="00266901"/>
    <w:rsid w:val="002677FD"/>
    <w:rsid w:val="002727A5"/>
    <w:rsid w:val="002732B9"/>
    <w:rsid w:val="002800E2"/>
    <w:rsid w:val="00295049"/>
    <w:rsid w:val="002A37CD"/>
    <w:rsid w:val="002B0984"/>
    <w:rsid w:val="002B5DE3"/>
    <w:rsid w:val="002B5FC4"/>
    <w:rsid w:val="002C4601"/>
    <w:rsid w:val="002C5610"/>
    <w:rsid w:val="002C6CDA"/>
    <w:rsid w:val="002D6085"/>
    <w:rsid w:val="002E0C93"/>
    <w:rsid w:val="002E14D3"/>
    <w:rsid w:val="002E4AB0"/>
    <w:rsid w:val="002E6362"/>
    <w:rsid w:val="002F2F6C"/>
    <w:rsid w:val="002F55B2"/>
    <w:rsid w:val="002F652D"/>
    <w:rsid w:val="00300EA1"/>
    <w:rsid w:val="003012E2"/>
    <w:rsid w:val="0030374B"/>
    <w:rsid w:val="003107AF"/>
    <w:rsid w:val="00320D64"/>
    <w:rsid w:val="00326D92"/>
    <w:rsid w:val="00331A3B"/>
    <w:rsid w:val="003327F4"/>
    <w:rsid w:val="00333E16"/>
    <w:rsid w:val="0035111F"/>
    <w:rsid w:val="003513A7"/>
    <w:rsid w:val="003528A8"/>
    <w:rsid w:val="00363874"/>
    <w:rsid w:val="00366CF0"/>
    <w:rsid w:val="0036759F"/>
    <w:rsid w:val="00367C88"/>
    <w:rsid w:val="00373342"/>
    <w:rsid w:val="00380CE0"/>
    <w:rsid w:val="00392D97"/>
    <w:rsid w:val="003933DA"/>
    <w:rsid w:val="00394910"/>
    <w:rsid w:val="00394F1A"/>
    <w:rsid w:val="003A2F73"/>
    <w:rsid w:val="003B7699"/>
    <w:rsid w:val="003C01CE"/>
    <w:rsid w:val="003C3CF9"/>
    <w:rsid w:val="003C4688"/>
    <w:rsid w:val="003D69AD"/>
    <w:rsid w:val="003D797B"/>
    <w:rsid w:val="003E0B30"/>
    <w:rsid w:val="003E693F"/>
    <w:rsid w:val="003F6FB9"/>
    <w:rsid w:val="004127DC"/>
    <w:rsid w:val="00426704"/>
    <w:rsid w:val="00427E71"/>
    <w:rsid w:val="00435A8C"/>
    <w:rsid w:val="00444445"/>
    <w:rsid w:val="00452EC3"/>
    <w:rsid w:val="00457FC3"/>
    <w:rsid w:val="004657AC"/>
    <w:rsid w:val="00475282"/>
    <w:rsid w:val="00476E90"/>
    <w:rsid w:val="00491881"/>
    <w:rsid w:val="00491F65"/>
    <w:rsid w:val="004A56DD"/>
    <w:rsid w:val="004B7011"/>
    <w:rsid w:val="004C42F6"/>
    <w:rsid w:val="004D1B1C"/>
    <w:rsid w:val="004E6FA2"/>
    <w:rsid w:val="004E7F0B"/>
    <w:rsid w:val="004F11A5"/>
    <w:rsid w:val="005125A8"/>
    <w:rsid w:val="0051643B"/>
    <w:rsid w:val="00522E10"/>
    <w:rsid w:val="0052328A"/>
    <w:rsid w:val="00525938"/>
    <w:rsid w:val="00531E2C"/>
    <w:rsid w:val="005326B7"/>
    <w:rsid w:val="00534C14"/>
    <w:rsid w:val="005507F4"/>
    <w:rsid w:val="005648F1"/>
    <w:rsid w:val="0056781A"/>
    <w:rsid w:val="0057683E"/>
    <w:rsid w:val="00582963"/>
    <w:rsid w:val="00592AC0"/>
    <w:rsid w:val="00595351"/>
    <w:rsid w:val="005A19F5"/>
    <w:rsid w:val="005B4397"/>
    <w:rsid w:val="005C712E"/>
    <w:rsid w:val="005D5784"/>
    <w:rsid w:val="005E6F19"/>
    <w:rsid w:val="005F1A60"/>
    <w:rsid w:val="005F4469"/>
    <w:rsid w:val="005F4596"/>
    <w:rsid w:val="00601D0F"/>
    <w:rsid w:val="006025B1"/>
    <w:rsid w:val="006155A6"/>
    <w:rsid w:val="006247D8"/>
    <w:rsid w:val="00640D0E"/>
    <w:rsid w:val="0065442B"/>
    <w:rsid w:val="00661A88"/>
    <w:rsid w:val="00672971"/>
    <w:rsid w:val="006756D5"/>
    <w:rsid w:val="00680AE4"/>
    <w:rsid w:val="006851CE"/>
    <w:rsid w:val="006914E3"/>
    <w:rsid w:val="00694254"/>
    <w:rsid w:val="006A1821"/>
    <w:rsid w:val="006A2125"/>
    <w:rsid w:val="006A6BB8"/>
    <w:rsid w:val="006B230A"/>
    <w:rsid w:val="006B566D"/>
    <w:rsid w:val="006C406D"/>
    <w:rsid w:val="006D2C7F"/>
    <w:rsid w:val="006E02C2"/>
    <w:rsid w:val="006E5B37"/>
    <w:rsid w:val="006E7B31"/>
    <w:rsid w:val="00710D88"/>
    <w:rsid w:val="00711936"/>
    <w:rsid w:val="00714161"/>
    <w:rsid w:val="007279D1"/>
    <w:rsid w:val="0073512E"/>
    <w:rsid w:val="00735E8E"/>
    <w:rsid w:val="00736DD8"/>
    <w:rsid w:val="00751A55"/>
    <w:rsid w:val="007533E7"/>
    <w:rsid w:val="00760378"/>
    <w:rsid w:val="007730AA"/>
    <w:rsid w:val="00773E75"/>
    <w:rsid w:val="00774652"/>
    <w:rsid w:val="00775D76"/>
    <w:rsid w:val="007879B9"/>
    <w:rsid w:val="00790BBF"/>
    <w:rsid w:val="007A2FD2"/>
    <w:rsid w:val="007B0AD2"/>
    <w:rsid w:val="007B2445"/>
    <w:rsid w:val="007B4890"/>
    <w:rsid w:val="007B5C8D"/>
    <w:rsid w:val="007C3B95"/>
    <w:rsid w:val="007C48E0"/>
    <w:rsid w:val="007C6BF0"/>
    <w:rsid w:val="007D12EC"/>
    <w:rsid w:val="007D6676"/>
    <w:rsid w:val="007E4B1A"/>
    <w:rsid w:val="007E7F35"/>
    <w:rsid w:val="007F0B9B"/>
    <w:rsid w:val="007F1D42"/>
    <w:rsid w:val="008022BD"/>
    <w:rsid w:val="00814C50"/>
    <w:rsid w:val="00824ECC"/>
    <w:rsid w:val="00825369"/>
    <w:rsid w:val="00830075"/>
    <w:rsid w:val="00831743"/>
    <w:rsid w:val="00842A26"/>
    <w:rsid w:val="00850B43"/>
    <w:rsid w:val="00854F36"/>
    <w:rsid w:val="008645AC"/>
    <w:rsid w:val="00871DE6"/>
    <w:rsid w:val="008737CD"/>
    <w:rsid w:val="00876EA2"/>
    <w:rsid w:val="00882FFC"/>
    <w:rsid w:val="00887651"/>
    <w:rsid w:val="00887D30"/>
    <w:rsid w:val="008A32BE"/>
    <w:rsid w:val="008B05CF"/>
    <w:rsid w:val="008B1B90"/>
    <w:rsid w:val="008B43DD"/>
    <w:rsid w:val="008B57E1"/>
    <w:rsid w:val="008C01EA"/>
    <w:rsid w:val="008C3DD8"/>
    <w:rsid w:val="008D46FF"/>
    <w:rsid w:val="008D4879"/>
    <w:rsid w:val="008D5BBB"/>
    <w:rsid w:val="008D68AA"/>
    <w:rsid w:val="008F0F13"/>
    <w:rsid w:val="0090028E"/>
    <w:rsid w:val="009030CB"/>
    <w:rsid w:val="00910FDD"/>
    <w:rsid w:val="00911DF8"/>
    <w:rsid w:val="009319C9"/>
    <w:rsid w:val="00931E0F"/>
    <w:rsid w:val="0097787A"/>
    <w:rsid w:val="009918BB"/>
    <w:rsid w:val="00995EEC"/>
    <w:rsid w:val="009A17B3"/>
    <w:rsid w:val="009A1916"/>
    <w:rsid w:val="009B0796"/>
    <w:rsid w:val="009E76B6"/>
    <w:rsid w:val="009F2B0C"/>
    <w:rsid w:val="009F448F"/>
    <w:rsid w:val="009F5AB1"/>
    <w:rsid w:val="00A045F6"/>
    <w:rsid w:val="00A10B99"/>
    <w:rsid w:val="00A11748"/>
    <w:rsid w:val="00A12243"/>
    <w:rsid w:val="00A14D13"/>
    <w:rsid w:val="00A22C3A"/>
    <w:rsid w:val="00A2357A"/>
    <w:rsid w:val="00A24DB8"/>
    <w:rsid w:val="00A30156"/>
    <w:rsid w:val="00A36EA6"/>
    <w:rsid w:val="00A37515"/>
    <w:rsid w:val="00A46FD9"/>
    <w:rsid w:val="00A62D81"/>
    <w:rsid w:val="00A640AB"/>
    <w:rsid w:val="00A6600E"/>
    <w:rsid w:val="00A769FD"/>
    <w:rsid w:val="00A84331"/>
    <w:rsid w:val="00A94948"/>
    <w:rsid w:val="00AA210C"/>
    <w:rsid w:val="00AB07AC"/>
    <w:rsid w:val="00AB0D85"/>
    <w:rsid w:val="00AB227C"/>
    <w:rsid w:val="00AB5A9D"/>
    <w:rsid w:val="00AB66AC"/>
    <w:rsid w:val="00AC52DF"/>
    <w:rsid w:val="00AC690A"/>
    <w:rsid w:val="00AD2EA5"/>
    <w:rsid w:val="00AE6820"/>
    <w:rsid w:val="00AE75D0"/>
    <w:rsid w:val="00AF25E0"/>
    <w:rsid w:val="00B15B3E"/>
    <w:rsid w:val="00B1778B"/>
    <w:rsid w:val="00B21575"/>
    <w:rsid w:val="00B2332B"/>
    <w:rsid w:val="00B2361B"/>
    <w:rsid w:val="00B41E48"/>
    <w:rsid w:val="00B46962"/>
    <w:rsid w:val="00B51D4F"/>
    <w:rsid w:val="00B52C9B"/>
    <w:rsid w:val="00B6175E"/>
    <w:rsid w:val="00B6653A"/>
    <w:rsid w:val="00B77110"/>
    <w:rsid w:val="00B8001B"/>
    <w:rsid w:val="00B82983"/>
    <w:rsid w:val="00B86C32"/>
    <w:rsid w:val="00BA22C1"/>
    <w:rsid w:val="00BA2440"/>
    <w:rsid w:val="00BC4FE7"/>
    <w:rsid w:val="00BC5814"/>
    <w:rsid w:val="00BD1991"/>
    <w:rsid w:val="00BD3F1D"/>
    <w:rsid w:val="00BD4629"/>
    <w:rsid w:val="00BE6DCC"/>
    <w:rsid w:val="00BF1B62"/>
    <w:rsid w:val="00BF3EA3"/>
    <w:rsid w:val="00C00827"/>
    <w:rsid w:val="00C06B01"/>
    <w:rsid w:val="00C145E3"/>
    <w:rsid w:val="00C14E85"/>
    <w:rsid w:val="00C21500"/>
    <w:rsid w:val="00C21D8D"/>
    <w:rsid w:val="00C34EA9"/>
    <w:rsid w:val="00C43B6B"/>
    <w:rsid w:val="00C44B42"/>
    <w:rsid w:val="00C46454"/>
    <w:rsid w:val="00C60C0D"/>
    <w:rsid w:val="00C61390"/>
    <w:rsid w:val="00C72614"/>
    <w:rsid w:val="00C77FA3"/>
    <w:rsid w:val="00C84332"/>
    <w:rsid w:val="00C86AB1"/>
    <w:rsid w:val="00CA0FF3"/>
    <w:rsid w:val="00CC45BF"/>
    <w:rsid w:val="00CC4EBB"/>
    <w:rsid w:val="00CC6DB8"/>
    <w:rsid w:val="00CD18FB"/>
    <w:rsid w:val="00CD31DB"/>
    <w:rsid w:val="00CE284B"/>
    <w:rsid w:val="00CE6703"/>
    <w:rsid w:val="00CF1460"/>
    <w:rsid w:val="00CF20B8"/>
    <w:rsid w:val="00CF6620"/>
    <w:rsid w:val="00D15B99"/>
    <w:rsid w:val="00D164D1"/>
    <w:rsid w:val="00D17914"/>
    <w:rsid w:val="00D2017B"/>
    <w:rsid w:val="00D2413E"/>
    <w:rsid w:val="00D24FCF"/>
    <w:rsid w:val="00D32A21"/>
    <w:rsid w:val="00D416A3"/>
    <w:rsid w:val="00D42FFF"/>
    <w:rsid w:val="00D53502"/>
    <w:rsid w:val="00D56009"/>
    <w:rsid w:val="00D8193B"/>
    <w:rsid w:val="00D83082"/>
    <w:rsid w:val="00D8790F"/>
    <w:rsid w:val="00D96F7C"/>
    <w:rsid w:val="00DB0B26"/>
    <w:rsid w:val="00DB237A"/>
    <w:rsid w:val="00DB7C37"/>
    <w:rsid w:val="00DC1897"/>
    <w:rsid w:val="00DC48C5"/>
    <w:rsid w:val="00DD0939"/>
    <w:rsid w:val="00DD2B94"/>
    <w:rsid w:val="00DD6456"/>
    <w:rsid w:val="00DE3F6E"/>
    <w:rsid w:val="00DF63A7"/>
    <w:rsid w:val="00E00584"/>
    <w:rsid w:val="00E052FE"/>
    <w:rsid w:val="00E173E4"/>
    <w:rsid w:val="00E233EE"/>
    <w:rsid w:val="00E25D76"/>
    <w:rsid w:val="00E25DEA"/>
    <w:rsid w:val="00E30C71"/>
    <w:rsid w:val="00E40286"/>
    <w:rsid w:val="00E42BBB"/>
    <w:rsid w:val="00E52435"/>
    <w:rsid w:val="00E52A36"/>
    <w:rsid w:val="00E70CFB"/>
    <w:rsid w:val="00E71A15"/>
    <w:rsid w:val="00E8333F"/>
    <w:rsid w:val="00E940D3"/>
    <w:rsid w:val="00E95A48"/>
    <w:rsid w:val="00E962DA"/>
    <w:rsid w:val="00EA43DA"/>
    <w:rsid w:val="00EB3014"/>
    <w:rsid w:val="00EC25CE"/>
    <w:rsid w:val="00EC28D0"/>
    <w:rsid w:val="00EC32D8"/>
    <w:rsid w:val="00EE109C"/>
    <w:rsid w:val="00EE367E"/>
    <w:rsid w:val="00EF47EB"/>
    <w:rsid w:val="00F03327"/>
    <w:rsid w:val="00F04244"/>
    <w:rsid w:val="00F15744"/>
    <w:rsid w:val="00F15BBD"/>
    <w:rsid w:val="00F21495"/>
    <w:rsid w:val="00F25149"/>
    <w:rsid w:val="00F408EB"/>
    <w:rsid w:val="00F42452"/>
    <w:rsid w:val="00F47C66"/>
    <w:rsid w:val="00F6495C"/>
    <w:rsid w:val="00F6678C"/>
    <w:rsid w:val="00F712A8"/>
    <w:rsid w:val="00F81151"/>
    <w:rsid w:val="00F815D5"/>
    <w:rsid w:val="00F82162"/>
    <w:rsid w:val="00F92995"/>
    <w:rsid w:val="00F946DC"/>
    <w:rsid w:val="00F966C5"/>
    <w:rsid w:val="00FA2967"/>
    <w:rsid w:val="00FB3B15"/>
    <w:rsid w:val="00FB5267"/>
    <w:rsid w:val="00FC0F20"/>
    <w:rsid w:val="00FC499D"/>
    <w:rsid w:val="00FD27DA"/>
    <w:rsid w:val="00FE3764"/>
    <w:rsid w:val="00FF0F4D"/>
    <w:rsid w:val="00FF2C4E"/>
    <w:rsid w:val="00FF4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C66"/>
    <w:pPr>
      <w:spacing w:after="160" w:line="259" w:lineRule="auto"/>
    </w:pPr>
    <w:rPr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3B7699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locked/>
    <w:rsid w:val="003B7699"/>
    <w:rPr>
      <w:rFonts w:ascii="Times New Roman" w:hAnsi="Times New Roman"/>
      <w:i/>
      <w:sz w:val="24"/>
    </w:rPr>
  </w:style>
  <w:style w:type="character" w:customStyle="1" w:styleId="BodyTextChar">
    <w:name w:val="Body Text Char"/>
    <w:link w:val="BodyText"/>
    <w:uiPriority w:val="99"/>
    <w:locked/>
    <w:rsid w:val="007C3B95"/>
    <w:rPr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7C3B95"/>
    <w:pPr>
      <w:spacing w:after="120" w:line="240" w:lineRule="auto"/>
    </w:pPr>
    <w:rPr>
      <w:sz w:val="20"/>
      <w:szCs w:val="20"/>
      <w:lang w:val="uk-UA"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6914E3"/>
    <w:rPr>
      <w:lang w:eastAsia="en-US"/>
    </w:rPr>
  </w:style>
  <w:style w:type="character" w:customStyle="1" w:styleId="1">
    <w:name w:val="Основной текст Знак1"/>
    <w:uiPriority w:val="99"/>
    <w:semiHidden/>
    <w:rsid w:val="007C3B95"/>
  </w:style>
  <w:style w:type="character" w:customStyle="1" w:styleId="BodyTextIndentChar">
    <w:name w:val="Body Text Indent Char"/>
    <w:link w:val="BodyTextIndent"/>
    <w:uiPriority w:val="99"/>
    <w:locked/>
    <w:rsid w:val="007C3B95"/>
    <w:rPr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7C3B95"/>
    <w:pPr>
      <w:spacing w:after="120" w:line="240" w:lineRule="auto"/>
      <w:ind w:left="283"/>
    </w:pPr>
    <w:rPr>
      <w:sz w:val="20"/>
      <w:szCs w:val="20"/>
      <w:lang w:val="uk-UA"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6914E3"/>
    <w:rPr>
      <w:lang w:eastAsia="en-US"/>
    </w:rPr>
  </w:style>
  <w:style w:type="character" w:customStyle="1" w:styleId="10">
    <w:name w:val="Основной текст с отступом Знак1"/>
    <w:uiPriority w:val="99"/>
    <w:semiHidden/>
    <w:rsid w:val="007C3B95"/>
  </w:style>
  <w:style w:type="paragraph" w:styleId="BodyText3">
    <w:name w:val="Body Text 3"/>
    <w:basedOn w:val="Normal"/>
    <w:link w:val="BodyText3Char"/>
    <w:uiPriority w:val="99"/>
    <w:rsid w:val="007C3B95"/>
    <w:pPr>
      <w:spacing w:after="0" w:line="240" w:lineRule="auto"/>
      <w:jc w:val="center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C3B95"/>
    <w:rPr>
      <w:rFonts w:ascii="Times New Roman" w:hAnsi="Times New Roman"/>
      <w:sz w:val="20"/>
      <w:lang w:val="uk-UA" w:eastAsia="ru-RU"/>
    </w:rPr>
  </w:style>
  <w:style w:type="character" w:styleId="Strong">
    <w:name w:val="Strong"/>
    <w:basedOn w:val="DefaultParagraphFont"/>
    <w:uiPriority w:val="99"/>
    <w:qFormat/>
    <w:rsid w:val="007C3B95"/>
    <w:rPr>
      <w:rFonts w:cs="Times New Roman"/>
      <w:b/>
    </w:rPr>
  </w:style>
  <w:style w:type="table" w:styleId="TableGrid">
    <w:name w:val="Table Grid"/>
    <w:basedOn w:val="TableNormal"/>
    <w:uiPriority w:val="99"/>
    <w:rsid w:val="007C3B9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çàãîëîâîê 1"/>
    <w:basedOn w:val="Normal"/>
    <w:next w:val="Normal"/>
    <w:uiPriority w:val="99"/>
    <w:rsid w:val="007C3B95"/>
    <w:pPr>
      <w:keepNext/>
      <w:spacing w:after="0" w:line="192" w:lineRule="auto"/>
      <w:jc w:val="center"/>
    </w:pPr>
    <w:rPr>
      <w:rFonts w:ascii="SchoolDL" w:eastAsia="Times New Roman" w:hAnsi="SchoolDL"/>
      <w:b/>
      <w:sz w:val="3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C3B95"/>
    <w:rPr>
      <w:rFonts w:ascii="Times New Roman" w:hAnsi="Times New Roman"/>
      <w:sz w:val="20"/>
      <w:lang w:val="uk-UA" w:eastAsia="ru-RU"/>
    </w:rPr>
  </w:style>
  <w:style w:type="character" w:customStyle="1" w:styleId="5pt">
    <w:name w:val="Основной текст + 5 pt"/>
    <w:aliases w:val="Интервал 0 pt"/>
    <w:uiPriority w:val="99"/>
    <w:rsid w:val="007C3B95"/>
    <w:rPr>
      <w:rFonts w:ascii="Arial" w:hAnsi="Arial"/>
      <w:color w:val="000000"/>
      <w:spacing w:val="3"/>
      <w:w w:val="100"/>
      <w:position w:val="0"/>
      <w:sz w:val="10"/>
      <w:u w:val="none"/>
      <w:lang w:val="uk-UA" w:eastAsia="uk-UA"/>
    </w:rPr>
  </w:style>
  <w:style w:type="character" w:customStyle="1" w:styleId="a0">
    <w:name w:val="Основной текст_"/>
    <w:link w:val="12"/>
    <w:uiPriority w:val="99"/>
    <w:locked/>
    <w:rsid w:val="007C3B95"/>
    <w:rPr>
      <w:rFonts w:ascii="Arial" w:hAnsi="Arial"/>
      <w:spacing w:val="5"/>
      <w:sz w:val="17"/>
      <w:shd w:val="clear" w:color="auto" w:fill="FFFFFF"/>
    </w:rPr>
  </w:style>
  <w:style w:type="paragraph" w:customStyle="1" w:styleId="12">
    <w:name w:val="Основной текст1"/>
    <w:basedOn w:val="Normal"/>
    <w:link w:val="a0"/>
    <w:uiPriority w:val="99"/>
    <w:rsid w:val="007C3B95"/>
    <w:pPr>
      <w:widowControl w:val="0"/>
      <w:shd w:val="clear" w:color="auto" w:fill="FFFFFF"/>
      <w:spacing w:after="0" w:line="278" w:lineRule="exact"/>
    </w:pPr>
    <w:rPr>
      <w:rFonts w:ascii="Arial" w:hAnsi="Arial"/>
      <w:spacing w:val="5"/>
      <w:sz w:val="17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7pt">
    <w:name w:val="Основной текст + 7 pt"/>
    <w:aliases w:val="Не полужирный,Интервал 0 pt4"/>
    <w:uiPriority w:val="99"/>
    <w:rsid w:val="007C3B95"/>
    <w:rPr>
      <w:rFonts w:ascii="Arial" w:hAnsi="Arial"/>
      <w:b/>
      <w:color w:val="000000"/>
      <w:spacing w:val="3"/>
      <w:w w:val="100"/>
      <w:position w:val="0"/>
      <w:sz w:val="14"/>
      <w:u w:val="none"/>
      <w:shd w:val="clear" w:color="auto" w:fill="FFFFFF"/>
      <w:lang w:val="uk-UA" w:eastAsia="uk-UA"/>
    </w:rPr>
  </w:style>
  <w:style w:type="paragraph" w:customStyle="1" w:styleId="3">
    <w:name w:val="Основной текст3"/>
    <w:basedOn w:val="Normal"/>
    <w:uiPriority w:val="99"/>
    <w:rsid w:val="007C3B95"/>
    <w:pPr>
      <w:widowControl w:val="0"/>
      <w:shd w:val="clear" w:color="auto" w:fill="FFFFFF"/>
      <w:spacing w:after="0" w:line="197" w:lineRule="exact"/>
    </w:pPr>
    <w:rPr>
      <w:rFonts w:ascii="Arial" w:hAnsi="Arial" w:cs="Arial"/>
      <w:b/>
      <w:bCs/>
      <w:color w:val="000000"/>
      <w:spacing w:val="2"/>
      <w:sz w:val="15"/>
      <w:szCs w:val="15"/>
      <w:lang w:val="uk-UA" w:eastAsia="uk-UA"/>
    </w:rPr>
  </w:style>
  <w:style w:type="character" w:customStyle="1" w:styleId="7pt2">
    <w:name w:val="Основной текст + 7 pt2"/>
    <w:aliases w:val="Не полужирный2,Малые прописные,Интервал 0 pt3"/>
    <w:uiPriority w:val="99"/>
    <w:rsid w:val="007C3B95"/>
    <w:rPr>
      <w:rFonts w:ascii="Arial" w:hAnsi="Arial"/>
      <w:b/>
      <w:smallCaps/>
      <w:color w:val="000000"/>
      <w:spacing w:val="3"/>
      <w:w w:val="100"/>
      <w:position w:val="0"/>
      <w:sz w:val="14"/>
      <w:u w:val="none"/>
      <w:shd w:val="clear" w:color="auto" w:fill="FFFFFF"/>
      <w:lang w:val="en-US" w:eastAsia="en-US"/>
    </w:rPr>
  </w:style>
  <w:style w:type="character" w:customStyle="1" w:styleId="6pt">
    <w:name w:val="Основной текст + 6 pt"/>
    <w:aliases w:val="Не полужирный1,Интервал 0 pt2"/>
    <w:uiPriority w:val="99"/>
    <w:rsid w:val="007C3B95"/>
    <w:rPr>
      <w:rFonts w:ascii="Arial" w:hAnsi="Arial"/>
      <w:b/>
      <w:color w:val="000000"/>
      <w:spacing w:val="3"/>
      <w:w w:val="100"/>
      <w:position w:val="0"/>
      <w:sz w:val="12"/>
      <w:u w:val="none"/>
      <w:shd w:val="clear" w:color="auto" w:fill="FFFFFF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C3B95"/>
    <w:pPr>
      <w:spacing w:after="0" w:line="240" w:lineRule="auto"/>
    </w:pPr>
    <w:rPr>
      <w:rFonts w:ascii="Segoe UI" w:hAnsi="Segoe UI"/>
      <w:sz w:val="18"/>
      <w:szCs w:val="20"/>
      <w:lang w:val="uk-UA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3B95"/>
    <w:rPr>
      <w:rFonts w:ascii="Segoe UI" w:hAnsi="Segoe UI"/>
      <w:sz w:val="18"/>
      <w:lang w:val="uk-UA" w:eastAsia="ru-RU"/>
    </w:rPr>
  </w:style>
  <w:style w:type="character" w:customStyle="1" w:styleId="a1">
    <w:name w:val="Основной текст + Не полужирный"/>
    <w:uiPriority w:val="99"/>
    <w:rsid w:val="007C3B95"/>
    <w:rPr>
      <w:rFonts w:ascii="Arial" w:hAnsi="Arial"/>
      <w:b/>
      <w:color w:val="000000"/>
      <w:spacing w:val="1"/>
      <w:w w:val="100"/>
      <w:position w:val="0"/>
      <w:sz w:val="14"/>
      <w:u w:val="none"/>
      <w:shd w:val="clear" w:color="auto" w:fill="FFFFFF"/>
      <w:lang w:val="uk-UA" w:eastAsia="uk-UA"/>
    </w:rPr>
  </w:style>
  <w:style w:type="paragraph" w:styleId="NoSpacing">
    <w:name w:val="No Spacing"/>
    <w:uiPriority w:val="99"/>
    <w:qFormat/>
    <w:rsid w:val="007C3B95"/>
    <w:pPr>
      <w:widowControl w:val="0"/>
    </w:pPr>
    <w:rPr>
      <w:rFonts w:ascii="Courier New" w:hAnsi="Courier New" w:cs="Courier New"/>
      <w:color w:val="000000"/>
      <w:sz w:val="24"/>
      <w:szCs w:val="24"/>
      <w:lang w:val="uk-UA" w:eastAsia="uk-UA"/>
    </w:rPr>
  </w:style>
  <w:style w:type="paragraph" w:styleId="Footer">
    <w:name w:val="footer"/>
    <w:basedOn w:val="Normal"/>
    <w:link w:val="FooterChar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3B95"/>
    <w:rPr>
      <w:rFonts w:ascii="Times New Roman" w:hAnsi="Times New Roman"/>
      <w:sz w:val="20"/>
      <w:lang w:val="uk-UA" w:eastAsia="ru-RU"/>
    </w:rPr>
  </w:style>
  <w:style w:type="character" w:customStyle="1" w:styleId="7pt1">
    <w:name w:val="Основной текст + 7 pt1"/>
    <w:uiPriority w:val="99"/>
    <w:rsid w:val="00D32A21"/>
    <w:rPr>
      <w:rFonts w:ascii="Arial" w:hAnsi="Arial"/>
      <w:color w:val="000000"/>
      <w:spacing w:val="2"/>
      <w:w w:val="100"/>
      <w:position w:val="0"/>
      <w:sz w:val="14"/>
      <w:u w:val="none"/>
      <w:shd w:val="clear" w:color="auto" w:fill="FFFFFF"/>
      <w:lang w:val="uk-UA" w:eastAsia="uk-UA"/>
    </w:rPr>
  </w:style>
  <w:style w:type="paragraph" w:customStyle="1" w:styleId="2">
    <w:name w:val="Основной текст2"/>
    <w:basedOn w:val="Normal"/>
    <w:uiPriority w:val="99"/>
    <w:rsid w:val="00D32A21"/>
    <w:pPr>
      <w:widowControl w:val="0"/>
      <w:shd w:val="clear" w:color="auto" w:fill="FFFFFF"/>
      <w:spacing w:before="60" w:after="0" w:line="206" w:lineRule="exact"/>
    </w:pPr>
    <w:rPr>
      <w:rFonts w:ascii="Arial" w:hAnsi="Arial" w:cs="Arial"/>
      <w:color w:val="000000"/>
      <w:spacing w:val="2"/>
      <w:sz w:val="16"/>
      <w:szCs w:val="16"/>
      <w:lang w:val="uk-UA" w:eastAsia="uk-UA"/>
    </w:rPr>
  </w:style>
  <w:style w:type="character" w:customStyle="1" w:styleId="5">
    <w:name w:val="Основной текст + 5"/>
    <w:aliases w:val="5 pt,Интервал 0 pt1"/>
    <w:uiPriority w:val="99"/>
    <w:rsid w:val="00A37515"/>
    <w:rPr>
      <w:rFonts w:ascii="Tahoma" w:hAnsi="Tahoma"/>
      <w:color w:val="000000"/>
      <w:spacing w:val="0"/>
      <w:w w:val="100"/>
      <w:position w:val="0"/>
      <w:sz w:val="11"/>
      <w:u w:val="none"/>
      <w:shd w:val="clear" w:color="auto" w:fill="FFFFFF"/>
      <w:lang w:val="uk-UA" w:eastAsia="uk-UA"/>
    </w:rPr>
  </w:style>
  <w:style w:type="paragraph" w:customStyle="1" w:styleId="4">
    <w:name w:val="Основной текст4"/>
    <w:basedOn w:val="Normal"/>
    <w:uiPriority w:val="99"/>
    <w:rsid w:val="00E233EE"/>
    <w:pPr>
      <w:widowControl w:val="0"/>
      <w:shd w:val="clear" w:color="auto" w:fill="FFFFFF"/>
      <w:spacing w:before="60" w:after="0" w:line="173" w:lineRule="exact"/>
    </w:pPr>
    <w:rPr>
      <w:rFonts w:ascii="Arial" w:hAnsi="Arial" w:cs="Arial"/>
      <w:color w:val="000000"/>
      <w:spacing w:val="4"/>
      <w:sz w:val="14"/>
      <w:szCs w:val="14"/>
      <w:lang w:val="uk-UA" w:eastAsia="uk-UA"/>
    </w:rPr>
  </w:style>
  <w:style w:type="table" w:customStyle="1" w:styleId="13">
    <w:name w:val="Сетка таблицы1"/>
    <w:uiPriority w:val="99"/>
    <w:rsid w:val="0007429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Основной текст + 51"/>
    <w:aliases w:val="5 pt1,Интервал 0 pt5"/>
    <w:uiPriority w:val="99"/>
    <w:rsid w:val="008B43DD"/>
    <w:rPr>
      <w:rFonts w:ascii="Arial" w:hAnsi="Arial"/>
      <w:color w:val="000000"/>
      <w:spacing w:val="-2"/>
      <w:w w:val="100"/>
      <w:position w:val="0"/>
      <w:sz w:val="11"/>
      <w:u w:val="none"/>
      <w:lang w:val="uk-UA" w:eastAsia="uk-UA"/>
    </w:rPr>
  </w:style>
  <w:style w:type="character" w:styleId="Hyperlink">
    <w:name w:val="Hyperlink"/>
    <w:basedOn w:val="DefaultParagraphFont"/>
    <w:uiPriority w:val="99"/>
    <w:rsid w:val="00AB07A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77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1560</TotalTime>
  <Pages>5</Pages>
  <Words>1132</Words>
  <Characters>6454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321</cp:revision>
  <cp:lastPrinted>2021-01-21T09:53:00Z</cp:lastPrinted>
  <dcterms:created xsi:type="dcterms:W3CDTF">2018-01-23T07:27:00Z</dcterms:created>
  <dcterms:modified xsi:type="dcterms:W3CDTF">2021-01-22T12:29:00Z</dcterms:modified>
</cp:coreProperties>
</file>